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42067184" w:rsidR="00765897" w:rsidRPr="00453A79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 w:rsidRPr="00453A79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453A79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453A79">
        <w:rPr>
          <w:rFonts w:ascii="Arial" w:eastAsia="SimSun" w:hAnsi="Arial" w:cs="Arial"/>
          <w:b/>
          <w:sz w:val="24"/>
          <w:szCs w:val="24"/>
        </w:rPr>
        <w:t>9</w:t>
      </w:r>
      <w:r w:rsidR="00743985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="00DA5C76" w:rsidRPr="00453A79">
        <w:rPr>
          <w:rFonts w:ascii="Arial" w:eastAsia="SimSun" w:hAnsi="Arial" w:cs="Arial"/>
          <w:b/>
          <w:sz w:val="24"/>
          <w:szCs w:val="24"/>
        </w:rPr>
        <w:t>-e</w:t>
      </w:r>
      <w:r w:rsidRPr="00453A79">
        <w:rPr>
          <w:rFonts w:ascii="Arial" w:eastAsia="SimSun" w:hAnsi="Arial" w:cs="Arial"/>
          <w:sz w:val="24"/>
          <w:szCs w:val="24"/>
          <w:lang w:val="de-DE"/>
        </w:rPr>
        <w:tab/>
      </w:r>
      <w:r w:rsidR="009F3391" w:rsidRPr="009F3391">
        <w:rPr>
          <w:rFonts w:ascii="Arial" w:eastAsia="SimSun" w:hAnsi="Arial" w:cs="Arial"/>
          <w:b/>
          <w:sz w:val="24"/>
          <w:szCs w:val="24"/>
          <w:lang w:val="de-DE"/>
        </w:rPr>
        <w:t>R4-2011045</w:t>
      </w:r>
    </w:p>
    <w:p w14:paraId="2A705768" w14:textId="6209F402" w:rsidR="00334170" w:rsidRPr="00453A79" w:rsidRDefault="00DA5C76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453A79">
        <w:rPr>
          <w:rFonts w:ascii="Arial" w:eastAsia="SimSun" w:hAnsi="Arial"/>
          <w:b/>
          <w:sz w:val="24"/>
          <w:szCs w:val="24"/>
          <w:lang w:eastAsia="zh-CN"/>
        </w:rPr>
        <w:t>E</w:t>
      </w:r>
      <w:r w:rsidR="00743985">
        <w:rPr>
          <w:rFonts w:ascii="Arial" w:eastAsia="SimSun" w:hAnsi="Arial"/>
          <w:b/>
          <w:sz w:val="24"/>
          <w:szCs w:val="24"/>
          <w:lang w:eastAsia="zh-CN"/>
        </w:rPr>
        <w:t>lectronic Meeting, 17-28</w:t>
      </w:r>
      <w:r w:rsidRPr="00453A7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743985">
        <w:rPr>
          <w:rFonts w:ascii="Arial" w:eastAsia="SimSun" w:hAnsi="Arial"/>
          <w:b/>
          <w:sz w:val="24"/>
          <w:szCs w:val="24"/>
          <w:lang w:eastAsia="zh-CN"/>
        </w:rPr>
        <w:t>Aug.,</w:t>
      </w:r>
      <w:r w:rsidRPr="00453A7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E5AB96A" w14:textId="77777777" w:rsidR="00B26339" w:rsidRPr="00453A79" w:rsidRDefault="00B26339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453515EF" w:rsidR="00214859" w:rsidRPr="00453A79" w:rsidRDefault="00214859" w:rsidP="00DA5C76">
      <w:pPr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Agenda item: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743985" w:rsidRPr="00743985">
        <w:rPr>
          <w:rFonts w:ascii="Arial" w:hAnsi="Arial"/>
          <w:sz w:val="24"/>
        </w:rPr>
        <w:t>7.16.1.4</w:t>
      </w:r>
    </w:p>
    <w:p w14:paraId="56BBBA72" w14:textId="5D9DE952" w:rsidR="0081689A" w:rsidRPr="00453A79" w:rsidRDefault="00DA5C76" w:rsidP="00DA5C76">
      <w:pPr>
        <w:ind w:left="1136" w:hanging="1136"/>
        <w:rPr>
          <w:rFonts w:ascii="Arial" w:hAnsi="Arial"/>
          <w:sz w:val="24"/>
          <w:lang w:val="en-US"/>
        </w:rPr>
      </w:pPr>
      <w:r w:rsidRPr="00453A79">
        <w:rPr>
          <w:rFonts w:ascii="Arial" w:hAnsi="Arial"/>
          <w:b/>
          <w:sz w:val="24"/>
          <w:lang w:val="en-US"/>
        </w:rPr>
        <w:t>Source:</w:t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="0081689A" w:rsidRPr="00453A79">
        <w:rPr>
          <w:rFonts w:ascii="Arial" w:hAnsi="Arial" w:hint="eastAsia"/>
          <w:sz w:val="24"/>
          <w:lang w:val="en-US" w:eastAsia="ja-JP"/>
        </w:rPr>
        <w:t>NTT DOCOMO, INC.</w:t>
      </w:r>
    </w:p>
    <w:p w14:paraId="7AEC78C8" w14:textId="03D9ED6B" w:rsidR="00FA6851" w:rsidRPr="00453A79" w:rsidRDefault="0081689A" w:rsidP="00DA5C76">
      <w:pPr>
        <w:tabs>
          <w:tab w:val="left" w:pos="1620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Title: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743985" w:rsidRPr="00743985">
        <w:rPr>
          <w:rFonts w:ascii="Arial" w:hAnsi="Arial"/>
          <w:sz w:val="24"/>
        </w:rPr>
        <w:t>Views on FR1 power imbalance requirements</w:t>
      </w:r>
      <w:r w:rsidR="00D241B8" w:rsidRPr="00453A79">
        <w:rPr>
          <w:rFonts w:ascii="Arial" w:hAnsi="Arial"/>
          <w:sz w:val="24"/>
          <w:lang w:val="en-US" w:eastAsia="ja-JP"/>
        </w:rPr>
        <w:t xml:space="preserve"> </w:t>
      </w:r>
    </w:p>
    <w:p w14:paraId="5CE29AE6" w14:textId="4B595100" w:rsidR="0081689A" w:rsidRPr="00453A79" w:rsidRDefault="0081689A" w:rsidP="00DA5C76">
      <w:pPr>
        <w:ind w:left="1980" w:hanging="1980"/>
        <w:jc w:val="both"/>
        <w:rPr>
          <w:lang w:eastAsia="ja-JP"/>
        </w:rPr>
      </w:pPr>
      <w:r w:rsidRPr="00453A79">
        <w:rPr>
          <w:rFonts w:ascii="Arial" w:hAnsi="Arial"/>
          <w:b/>
          <w:sz w:val="24"/>
          <w:lang w:val="en-US"/>
        </w:rPr>
        <w:t>Document for:</w:t>
      </w:r>
      <w:r w:rsidR="00DA5C76" w:rsidRPr="00453A79">
        <w:rPr>
          <w:rFonts w:ascii="Arial" w:hAnsi="Arial"/>
          <w:sz w:val="24"/>
          <w:lang w:val="en-US"/>
        </w:rPr>
        <w:tab/>
      </w:r>
      <w:r w:rsidR="00743985">
        <w:rPr>
          <w:rFonts w:ascii="Arial" w:hAnsi="Arial" w:hint="eastAsia"/>
          <w:sz w:val="24"/>
          <w:lang w:val="en-US" w:eastAsia="ja-JP"/>
        </w:rPr>
        <w:t>Discussion</w:t>
      </w:r>
    </w:p>
    <w:p w14:paraId="7C5D4856" w14:textId="77777777" w:rsidR="00906173" w:rsidRPr="00453A79" w:rsidRDefault="009C628D" w:rsidP="0094000B">
      <w:pPr>
        <w:pStyle w:val="1"/>
      </w:pPr>
      <w:r w:rsidRPr="00453A79">
        <w:rPr>
          <w:rFonts w:hint="eastAsia"/>
          <w:lang w:eastAsia="ja-JP"/>
        </w:rPr>
        <w:t xml:space="preserve">1. </w:t>
      </w:r>
      <w:r w:rsidR="00906173" w:rsidRPr="00453A79">
        <w:t>Introduction</w:t>
      </w:r>
    </w:p>
    <w:p w14:paraId="49CAFDA4" w14:textId="63EECFD6" w:rsidR="00756E6E" w:rsidRPr="001B77E9" w:rsidRDefault="00743985" w:rsidP="004B286C">
      <w:pPr>
        <w:jc w:val="both"/>
        <w:rPr>
          <w:lang w:val="en-US" w:eastAsia="ja-JP"/>
        </w:rPr>
      </w:pPr>
      <w:r w:rsidRPr="00743985">
        <w:rPr>
          <w:lang w:eastAsia="ja-JP"/>
        </w:rPr>
        <w:t>At the last RAN4 meeting, we discussed CA and EN-DC power imbalance requirements. RAN4 agreed a WF [1]. This contribution presents our views on power imbalance requirements.</w:t>
      </w:r>
    </w:p>
    <w:p w14:paraId="055254F6" w14:textId="77777777" w:rsidR="00556E1D" w:rsidRPr="00453A79" w:rsidRDefault="00556E1D">
      <w:pPr>
        <w:pStyle w:val="1"/>
      </w:pPr>
      <w:r w:rsidRPr="00453A79">
        <w:rPr>
          <w:rFonts w:hint="eastAsia"/>
          <w:lang w:eastAsia="ja-JP"/>
        </w:rPr>
        <w:t xml:space="preserve">2. </w:t>
      </w:r>
      <w:r w:rsidR="00781288" w:rsidRPr="00453A79">
        <w:rPr>
          <w:rFonts w:hint="eastAsia"/>
          <w:lang w:eastAsia="ja-JP"/>
        </w:rPr>
        <w:t>Discussion</w:t>
      </w:r>
    </w:p>
    <w:p w14:paraId="32519CC8" w14:textId="5AD9DF92" w:rsidR="00160036" w:rsidRPr="002C3E6C" w:rsidRDefault="002C3E6C" w:rsidP="002C3E6C">
      <w:pPr>
        <w:pStyle w:val="2"/>
        <w:rPr>
          <w:lang w:eastAsia="ja-JP"/>
        </w:rPr>
      </w:pPr>
      <w:r>
        <w:rPr>
          <w:rFonts w:hint="eastAsia"/>
          <w:lang w:eastAsia="ja-JP"/>
        </w:rPr>
        <w:t>2.</w:t>
      </w:r>
      <w:r>
        <w:rPr>
          <w:lang w:eastAsia="ja-JP"/>
        </w:rPr>
        <w:t>1</w:t>
      </w:r>
      <w:r w:rsidR="00AA622B" w:rsidRPr="00453A79">
        <w:rPr>
          <w:rFonts w:hint="eastAsia"/>
          <w:lang w:eastAsia="ja-JP"/>
        </w:rPr>
        <w:t xml:space="preserve">. </w:t>
      </w:r>
      <w:r w:rsidR="00AA622B" w:rsidRPr="00453A79">
        <w:rPr>
          <w:lang w:eastAsia="ja-JP"/>
        </w:rPr>
        <w:t xml:space="preserve">Intra-band </w:t>
      </w:r>
      <w:r w:rsidR="00160036" w:rsidRPr="00453A79">
        <w:rPr>
          <w:lang w:eastAsia="ja-JP"/>
        </w:rPr>
        <w:t xml:space="preserve">contiguous </w:t>
      </w:r>
      <w:r w:rsidR="00AA622B" w:rsidRPr="00453A79">
        <w:rPr>
          <w:lang w:eastAsia="ja-JP"/>
        </w:rPr>
        <w:t xml:space="preserve">EN-DC </w:t>
      </w:r>
      <w:r w:rsidR="00573F5F" w:rsidRPr="00453A79">
        <w:rPr>
          <w:lang w:eastAsia="ja-JP"/>
        </w:rPr>
        <w:t>in FR1</w:t>
      </w:r>
    </w:p>
    <w:p w14:paraId="52A9250C" w14:textId="079E1740" w:rsidR="00160036" w:rsidRDefault="00160036" w:rsidP="00160036">
      <w:pPr>
        <w:rPr>
          <w:lang w:eastAsia="ja-JP"/>
        </w:rPr>
      </w:pPr>
      <w:r>
        <w:rPr>
          <w:lang w:eastAsia="ja-JP"/>
        </w:rPr>
        <w:t xml:space="preserve">In </w:t>
      </w:r>
      <w:r>
        <w:rPr>
          <w:rFonts w:hint="eastAsia"/>
          <w:lang w:eastAsia="ja-JP"/>
        </w:rPr>
        <w:t xml:space="preserve">RAN4 </w:t>
      </w:r>
      <w:r w:rsidRPr="00160036">
        <w:rPr>
          <w:rFonts w:hint="eastAsia"/>
          <w:lang w:eastAsia="ja-JP"/>
        </w:rPr>
        <w:t>#94e-Bis</w:t>
      </w:r>
      <w:r>
        <w:rPr>
          <w:lang w:eastAsia="ja-JP"/>
        </w:rPr>
        <w:t xml:space="preserve">, RAN4 </w:t>
      </w:r>
      <w:r>
        <w:rPr>
          <w:rFonts w:hint="eastAsia"/>
          <w:lang w:eastAsia="ja-JP"/>
        </w:rPr>
        <w:t xml:space="preserve">agreed </w:t>
      </w:r>
      <w:r>
        <w:rPr>
          <w:lang w:eastAsia="ja-JP"/>
        </w:rPr>
        <w:t>the following sentence</w:t>
      </w:r>
      <w:r w:rsidR="00883B72">
        <w:rPr>
          <w:lang w:eastAsia="ja-JP"/>
        </w:rPr>
        <w:t xml:space="preserve"> regarding simulation assumptions for EN-DC requirements with power imbalance</w:t>
      </w:r>
      <w:r>
        <w:rPr>
          <w:lang w:eastAsia="ja-JP"/>
        </w:rPr>
        <w:t xml:space="preserve"> [2].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0036" w14:paraId="0B91ABB6" w14:textId="77777777" w:rsidTr="00160036">
        <w:tc>
          <w:tcPr>
            <w:tcW w:w="9631" w:type="dxa"/>
          </w:tcPr>
          <w:p w14:paraId="02F852EB" w14:textId="4015637A" w:rsidR="00160036" w:rsidRDefault="00160036" w:rsidP="006E5E66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“</w:t>
            </w:r>
            <w:r w:rsidRPr="00160036">
              <w:rPr>
                <w:lang w:eastAsia="ja-JP"/>
              </w:rPr>
              <w:t>Generally ok to reuse simulation assumptions from NR CA requirements to define EN-DC requirements with power imbalance for the following parameters: PDSCH configuration, PDCCH allocation, antenna configuration and propagation conditions.</w:t>
            </w:r>
            <w:r>
              <w:rPr>
                <w:lang w:eastAsia="ja-JP"/>
              </w:rPr>
              <w:t>”</w:t>
            </w:r>
          </w:p>
        </w:tc>
      </w:tr>
    </w:tbl>
    <w:p w14:paraId="59A98CAC" w14:textId="77777777" w:rsidR="00160036" w:rsidRDefault="00160036" w:rsidP="00160036">
      <w:pPr>
        <w:tabs>
          <w:tab w:val="left" w:pos="1276"/>
        </w:tabs>
        <w:jc w:val="both"/>
        <w:rPr>
          <w:lang w:eastAsia="ja-JP"/>
        </w:rPr>
      </w:pPr>
    </w:p>
    <w:p w14:paraId="38AB696E" w14:textId="16E4547B" w:rsidR="00160036" w:rsidRDefault="00160036" w:rsidP="00160036">
      <w:pPr>
        <w:tabs>
          <w:tab w:val="left" w:pos="1276"/>
        </w:tabs>
        <w:jc w:val="both"/>
        <w:rPr>
          <w:lang w:eastAsia="ja-JP" w:bidi="hi-IN"/>
        </w:rPr>
      </w:pPr>
      <w:r>
        <w:rPr>
          <w:lang w:eastAsia="ja-JP"/>
        </w:rPr>
        <w:t>F</w:t>
      </w:r>
      <w:r w:rsidR="002C3E6C">
        <w:rPr>
          <w:lang w:eastAsia="ja-JP" w:bidi="hi-IN"/>
        </w:rPr>
        <w:t xml:space="preserve">or </w:t>
      </w:r>
      <w:r>
        <w:rPr>
          <w:lang w:eastAsia="ja-JP" w:bidi="hi-IN"/>
        </w:rPr>
        <w:t xml:space="preserve">intra-band </w:t>
      </w:r>
      <w:r w:rsidRPr="006B7DFE">
        <w:rPr>
          <w:lang w:eastAsia="ja-JP" w:bidi="hi-IN"/>
        </w:rPr>
        <w:t xml:space="preserve">contiguous </w:t>
      </w:r>
      <w:r w:rsidRPr="00331759">
        <w:rPr>
          <w:lang w:eastAsia="ja-JP" w:bidi="hi-IN"/>
        </w:rPr>
        <w:t xml:space="preserve">EN-DC </w:t>
      </w:r>
      <w:r>
        <w:rPr>
          <w:rFonts w:hint="eastAsia"/>
          <w:lang w:eastAsia="ja-JP" w:bidi="hi-IN"/>
        </w:rPr>
        <w:t xml:space="preserve">in FR1 </w:t>
      </w:r>
      <w:r>
        <w:rPr>
          <w:lang w:eastAsia="ja-JP" w:bidi="hi-IN"/>
        </w:rPr>
        <w:t xml:space="preserve">requirements, we </w:t>
      </w:r>
      <w:r w:rsidR="00883B72">
        <w:rPr>
          <w:lang w:eastAsia="ja-JP" w:bidi="hi-IN"/>
        </w:rPr>
        <w:t xml:space="preserve">believe </w:t>
      </w:r>
      <w:r>
        <w:rPr>
          <w:lang w:eastAsia="ja-JP" w:bidi="hi-IN"/>
        </w:rPr>
        <w:t xml:space="preserve">that </w:t>
      </w:r>
      <w:r w:rsidR="002C3E6C">
        <w:rPr>
          <w:lang w:eastAsia="ja-JP" w:bidi="hi-IN"/>
        </w:rPr>
        <w:t xml:space="preserve">the test design and </w:t>
      </w:r>
      <w:r>
        <w:rPr>
          <w:lang w:eastAsia="ja-JP" w:bidi="hi-IN"/>
        </w:rPr>
        <w:t xml:space="preserve">most of </w:t>
      </w:r>
      <w:r w:rsidR="002C3E6C">
        <w:rPr>
          <w:lang w:eastAsia="ja-JP" w:bidi="hi-IN"/>
        </w:rPr>
        <w:t>simulation assumptions of</w:t>
      </w:r>
      <w:r>
        <w:rPr>
          <w:lang w:eastAsia="ja-JP" w:bidi="hi-IN"/>
        </w:rPr>
        <w:t xml:space="preserve"> intra-band contiguous NR CA requirements can be reused </w:t>
      </w:r>
      <w:r w:rsidR="00646413">
        <w:rPr>
          <w:lang w:eastAsia="ja-JP" w:bidi="hi-IN"/>
        </w:rPr>
        <w:t>since</w:t>
      </w:r>
      <w:r>
        <w:rPr>
          <w:lang w:eastAsia="ja-JP" w:bidi="hi-IN"/>
        </w:rPr>
        <w:t xml:space="preserve"> </w:t>
      </w:r>
      <w:r w:rsidRPr="00160036">
        <w:rPr>
          <w:lang w:eastAsia="ja-JP" w:bidi="hi-IN"/>
        </w:rPr>
        <w:t xml:space="preserve">only </w:t>
      </w:r>
      <w:r>
        <w:rPr>
          <w:lang w:eastAsia="ja-JP" w:bidi="hi-IN"/>
        </w:rPr>
        <w:t>w</w:t>
      </w:r>
      <w:r w:rsidRPr="00160036">
        <w:rPr>
          <w:lang w:eastAsia="ja-JP" w:bidi="hi-IN"/>
        </w:rPr>
        <w:t xml:space="preserve">eaker power </w:t>
      </w:r>
      <w:r>
        <w:rPr>
          <w:lang w:eastAsia="ja-JP" w:bidi="hi-IN"/>
        </w:rPr>
        <w:t xml:space="preserve">NR cell is tested as </w:t>
      </w:r>
      <w:r w:rsidR="00883B72">
        <w:rPr>
          <w:lang w:eastAsia="ja-JP" w:bidi="hi-IN"/>
        </w:rPr>
        <w:t>well</w:t>
      </w:r>
      <w:r>
        <w:rPr>
          <w:lang w:eastAsia="ja-JP" w:bidi="hi-IN"/>
        </w:rPr>
        <w:t xml:space="preserve"> as intra-band contiguous NR CA </w:t>
      </w:r>
      <w:r w:rsidR="002C3E6C">
        <w:rPr>
          <w:lang w:eastAsia="ja-JP" w:bidi="hi-IN"/>
        </w:rPr>
        <w:t xml:space="preserve">requirements </w:t>
      </w:r>
      <w:r>
        <w:rPr>
          <w:lang w:eastAsia="ja-JP" w:bidi="hi-IN"/>
        </w:rPr>
        <w:t xml:space="preserve">and the value of power imbalance is 6 dB. </w:t>
      </w:r>
    </w:p>
    <w:p w14:paraId="0228A06D" w14:textId="4C229FC8" w:rsidR="00160036" w:rsidRPr="00453A79" w:rsidRDefault="00160036" w:rsidP="00160036">
      <w:pPr>
        <w:spacing w:after="120"/>
        <w:rPr>
          <w:b/>
          <w:lang w:eastAsia="ja-JP"/>
        </w:rPr>
      </w:pPr>
      <w:r w:rsidRPr="00453A79">
        <w:rPr>
          <w:b/>
          <w:lang w:eastAsia="ja-JP"/>
        </w:rPr>
        <w:t>P</w:t>
      </w:r>
      <w:r w:rsidRPr="00453A79">
        <w:rPr>
          <w:rFonts w:hint="eastAsia"/>
          <w:b/>
          <w:lang w:eastAsia="ja-JP"/>
        </w:rPr>
        <w:t xml:space="preserve">roposal </w:t>
      </w:r>
      <w:r w:rsidRPr="00453A79">
        <w:rPr>
          <w:b/>
          <w:lang w:eastAsia="ja-JP"/>
        </w:rPr>
        <w:t xml:space="preserve">1: </w:t>
      </w:r>
      <w:r w:rsidR="00DC5B77">
        <w:rPr>
          <w:b/>
          <w:lang w:eastAsia="ja-JP"/>
        </w:rPr>
        <w:t>Regarding</w:t>
      </w:r>
      <w:r w:rsidRPr="00453A79">
        <w:rPr>
          <w:b/>
          <w:lang w:eastAsia="ja-JP"/>
        </w:rPr>
        <w:t xml:space="preserve"> power imbalance test for intra-band </w:t>
      </w:r>
      <w:r w:rsidRPr="00160036">
        <w:rPr>
          <w:b/>
          <w:lang w:eastAsia="ja-JP"/>
        </w:rPr>
        <w:t>contiguous EN-DC</w:t>
      </w:r>
      <w:r w:rsidRPr="00453A79">
        <w:rPr>
          <w:b/>
          <w:lang w:eastAsia="ja-JP"/>
        </w:rPr>
        <w:t xml:space="preserve">, the following test parameters </w:t>
      </w:r>
      <w:r w:rsidR="00883B72">
        <w:rPr>
          <w:b/>
          <w:lang w:eastAsia="ja-JP"/>
        </w:rPr>
        <w:t>should be</w:t>
      </w:r>
      <w:r w:rsidR="00883B72" w:rsidRPr="00453A79">
        <w:rPr>
          <w:b/>
          <w:lang w:eastAsia="ja-JP"/>
        </w:rPr>
        <w:t xml:space="preserve"> </w:t>
      </w:r>
      <w:r w:rsidRPr="00453A79">
        <w:rPr>
          <w:b/>
          <w:lang w:eastAsia="ja-JP"/>
        </w:rPr>
        <w:t>applied.</w:t>
      </w:r>
    </w:p>
    <w:tbl>
      <w:tblPr>
        <w:tblW w:w="100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40"/>
        <w:gridCol w:w="5515"/>
      </w:tblGrid>
      <w:tr w:rsidR="00160036" w:rsidRPr="00160036" w14:paraId="069932E1" w14:textId="77777777" w:rsidTr="00160036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410EE7" w14:textId="77777777" w:rsidR="00160036" w:rsidRPr="00160036" w:rsidRDefault="00160036" w:rsidP="00160036">
            <w:pPr>
              <w:spacing w:after="0" w:line="180" w:lineRule="auto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Parameters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E5812C" w14:textId="77777777" w:rsidR="00160036" w:rsidRPr="00160036" w:rsidRDefault="00160036" w:rsidP="00160036">
            <w:pPr>
              <w:spacing w:after="0" w:line="180" w:lineRule="auto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Value</w:t>
            </w:r>
          </w:p>
        </w:tc>
      </w:tr>
      <w:tr w:rsidR="00160036" w:rsidRPr="00160036" w14:paraId="4A78C217" w14:textId="77777777" w:rsidTr="00160036">
        <w:trPr>
          <w:trHeight w:val="26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419690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Reference testing point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39EE52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 xml:space="preserve">85% of maximum throughput </w:t>
            </w:r>
          </w:p>
        </w:tc>
      </w:tr>
      <w:tr w:rsidR="00160036" w:rsidRPr="00160036" w14:paraId="0DCC1D9A" w14:textId="77777777" w:rsidTr="00160036">
        <w:trPr>
          <w:trHeight w:val="26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BAC167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PDSCH DMRS configurations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9A461D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DMRS type: Type 1</w:t>
            </w:r>
          </w:p>
          <w:p w14:paraId="11809B22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Number of additional DMRS: 1 (i.e., 1+1)</w:t>
            </w:r>
          </w:p>
        </w:tc>
      </w:tr>
      <w:tr w:rsidR="00160036" w:rsidRPr="00160036" w14:paraId="16E2F93F" w14:textId="77777777" w:rsidTr="00160036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9863E6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Transmission rank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3D6F47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Rank 1</w:t>
            </w:r>
          </w:p>
        </w:tc>
      </w:tr>
      <w:tr w:rsidR="00160036" w:rsidRPr="00160036" w14:paraId="72F8168D" w14:textId="77777777" w:rsidTr="00160036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80A282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MCS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706AF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Same value as FR1 intra-band contiguous NR CA</w:t>
            </w:r>
          </w:p>
        </w:tc>
      </w:tr>
      <w:tr w:rsidR="00160036" w:rsidRPr="00160036" w14:paraId="0C01DE6F" w14:textId="77777777" w:rsidTr="00160036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861B28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Max number of HARQ transmission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CC91CA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1 (RV = {0})</w:t>
            </w:r>
          </w:p>
        </w:tc>
      </w:tr>
      <w:tr w:rsidR="00160036" w:rsidRPr="00160036" w14:paraId="1A2DE1FD" w14:textId="77777777" w:rsidTr="00160036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BEF8F4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Precoding configuration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617E0F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SP Type I, Random per slot with PRB bundling granularity</w:t>
            </w:r>
          </w:p>
        </w:tc>
      </w:tr>
      <w:tr w:rsidR="00160036" w:rsidRPr="00160036" w14:paraId="283DAF6C" w14:textId="77777777" w:rsidTr="00160036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4366E5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PRB bundling size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CF640A" w14:textId="77777777" w:rsidR="00160036" w:rsidRPr="00160036" w:rsidRDefault="00160036" w:rsidP="00160036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WB</w:t>
            </w:r>
          </w:p>
        </w:tc>
      </w:tr>
    </w:tbl>
    <w:p w14:paraId="4DE92B34" w14:textId="77777777" w:rsidR="00160036" w:rsidRPr="00160036" w:rsidRDefault="00160036" w:rsidP="00160036">
      <w:pPr>
        <w:rPr>
          <w:b/>
          <w:u w:val="single"/>
          <w:lang w:eastAsia="ja-JP"/>
        </w:rPr>
      </w:pPr>
    </w:p>
    <w:p w14:paraId="3688DEDF" w14:textId="2A0BB39B" w:rsidR="002C3E6C" w:rsidRPr="002C3E6C" w:rsidRDefault="002C3E6C" w:rsidP="00160036">
      <w:pPr>
        <w:rPr>
          <w:b/>
          <w:lang w:val="en-US" w:eastAsia="ja-JP"/>
        </w:rPr>
      </w:pPr>
      <w:r w:rsidRPr="002C3E6C">
        <w:rPr>
          <w:rFonts w:hint="eastAsia"/>
          <w:b/>
          <w:lang w:val="en-US" w:eastAsia="ja-JP"/>
        </w:rPr>
        <w:t xml:space="preserve">Proposal 2: </w:t>
      </w:r>
      <w:r>
        <w:rPr>
          <w:b/>
          <w:lang w:val="en-US" w:eastAsia="ja-JP"/>
        </w:rPr>
        <w:t>Reuse the test designs, i.e. c</w:t>
      </w:r>
      <w:r w:rsidRPr="002C3E6C">
        <w:rPr>
          <w:b/>
          <w:lang w:val="en-US" w:eastAsia="ja-JP"/>
        </w:rPr>
        <w:t>hannel bandwidth combination for defining performance requirements</w:t>
      </w:r>
      <w:r>
        <w:rPr>
          <w:b/>
          <w:lang w:val="en-US" w:eastAsia="ja-JP"/>
        </w:rPr>
        <w:t xml:space="preserve"> and </w:t>
      </w:r>
      <w:r w:rsidRPr="002C3E6C">
        <w:rPr>
          <w:b/>
          <w:lang w:val="en-US" w:eastAsia="ja-JP"/>
        </w:rPr>
        <w:t>testing</w:t>
      </w:r>
      <w:r>
        <w:rPr>
          <w:b/>
          <w:lang w:val="en-US" w:eastAsia="ja-JP"/>
        </w:rPr>
        <w:t xml:space="preserve">, from NR CA requirements to </w:t>
      </w:r>
      <w:r w:rsidRPr="002C3E6C">
        <w:rPr>
          <w:b/>
          <w:lang w:val="en-US" w:eastAsia="ja-JP"/>
        </w:rPr>
        <w:t xml:space="preserve">define </w:t>
      </w:r>
      <w:r>
        <w:rPr>
          <w:b/>
          <w:lang w:val="en-US" w:eastAsia="ja-JP"/>
        </w:rPr>
        <w:t xml:space="preserve">intra-band contiguous </w:t>
      </w:r>
      <w:r w:rsidRPr="002C3E6C">
        <w:rPr>
          <w:b/>
          <w:lang w:val="en-US" w:eastAsia="ja-JP"/>
        </w:rPr>
        <w:t>EN-DC re</w:t>
      </w:r>
      <w:r>
        <w:rPr>
          <w:b/>
          <w:lang w:val="en-US" w:eastAsia="ja-JP"/>
        </w:rPr>
        <w:t>quirements</w:t>
      </w:r>
    </w:p>
    <w:p w14:paraId="6DEB78E9" w14:textId="77777777" w:rsidR="00160036" w:rsidRPr="00160036" w:rsidRDefault="00160036" w:rsidP="00160036">
      <w:pPr>
        <w:rPr>
          <w:b/>
          <w:u w:val="single"/>
          <w:lang w:eastAsia="ja-JP"/>
        </w:rPr>
      </w:pPr>
    </w:p>
    <w:p w14:paraId="2E14B49A" w14:textId="4C8019E7" w:rsidR="001B77E9" w:rsidRPr="00453A79" w:rsidRDefault="001B77E9" w:rsidP="001B77E9">
      <w:pPr>
        <w:pStyle w:val="2"/>
        <w:rPr>
          <w:lang w:eastAsia="ja-JP"/>
        </w:rPr>
      </w:pPr>
      <w:r>
        <w:rPr>
          <w:rFonts w:hint="eastAsia"/>
          <w:lang w:eastAsia="ja-JP"/>
        </w:rPr>
        <w:lastRenderedPageBreak/>
        <w:t>2.</w:t>
      </w:r>
      <w:r w:rsidR="00646413">
        <w:rPr>
          <w:lang w:eastAsia="ja-JP"/>
        </w:rPr>
        <w:t>2</w:t>
      </w:r>
      <w:r w:rsidRPr="00453A79">
        <w:rPr>
          <w:rFonts w:hint="eastAsia"/>
          <w:lang w:eastAsia="ja-JP"/>
        </w:rPr>
        <w:t xml:space="preserve">. </w:t>
      </w:r>
      <w:r w:rsidRPr="00453A79">
        <w:rPr>
          <w:lang w:eastAsia="ja-JP"/>
        </w:rPr>
        <w:t xml:space="preserve">Intra-band </w:t>
      </w:r>
      <w:r w:rsidR="00160036">
        <w:rPr>
          <w:lang w:eastAsia="ja-JP"/>
        </w:rPr>
        <w:t>non-</w:t>
      </w:r>
      <w:r w:rsidR="00160036" w:rsidRPr="00453A79">
        <w:rPr>
          <w:lang w:eastAsia="ja-JP"/>
        </w:rPr>
        <w:t xml:space="preserve">contiguous </w:t>
      </w:r>
      <w:r w:rsidRPr="00453A79">
        <w:rPr>
          <w:lang w:eastAsia="ja-JP"/>
        </w:rPr>
        <w:t>EN-DC in FR1</w:t>
      </w:r>
    </w:p>
    <w:p w14:paraId="35829A28" w14:textId="72F0BCB0" w:rsidR="00D634FF" w:rsidRPr="001B77E9" w:rsidRDefault="001B77E9" w:rsidP="00627704">
      <w:pPr>
        <w:spacing w:after="0"/>
        <w:jc w:val="both"/>
        <w:rPr>
          <w:b/>
          <w:u w:val="single"/>
          <w:lang w:eastAsia="ja-JP"/>
        </w:rPr>
      </w:pPr>
      <w:r w:rsidRPr="001B77E9">
        <w:rPr>
          <w:b/>
          <w:u w:val="single"/>
          <w:lang w:eastAsia="ja-JP"/>
        </w:rPr>
        <w:t>T</w:t>
      </w:r>
      <w:r w:rsidRPr="001B77E9">
        <w:rPr>
          <w:rFonts w:hint="eastAsia"/>
          <w:b/>
          <w:u w:val="single"/>
          <w:lang w:eastAsia="ja-JP"/>
        </w:rPr>
        <w:t xml:space="preserve">est </w:t>
      </w:r>
      <w:r w:rsidRPr="001B77E9">
        <w:rPr>
          <w:b/>
          <w:u w:val="single"/>
          <w:lang w:eastAsia="ja-JP"/>
        </w:rPr>
        <w:t xml:space="preserve">applicability </w:t>
      </w:r>
      <w:r>
        <w:rPr>
          <w:b/>
          <w:u w:val="single"/>
          <w:lang w:eastAsia="ja-JP"/>
        </w:rPr>
        <w:t>rule</w:t>
      </w:r>
    </w:p>
    <w:p w14:paraId="745696A2" w14:textId="299257F7" w:rsidR="001B77E9" w:rsidRPr="001B77E9" w:rsidRDefault="00646413" w:rsidP="003F01A2">
      <w:pPr>
        <w:spacing w:after="0"/>
        <w:jc w:val="both"/>
        <w:rPr>
          <w:lang w:eastAsia="ja-JP"/>
        </w:rPr>
      </w:pPr>
      <w:r>
        <w:rPr>
          <w:lang w:eastAsia="ja-JP"/>
        </w:rPr>
        <w:t>Although the t</w:t>
      </w:r>
      <w:r w:rsidR="001B77E9" w:rsidRPr="001B77E9">
        <w:rPr>
          <w:lang w:eastAsia="ja-JP"/>
        </w:rPr>
        <w:t>est applicability rule was discussed at the last meeting, RAN4 has not reached the consensus. The main discussion</w:t>
      </w:r>
      <w:r>
        <w:rPr>
          <w:lang w:eastAsia="ja-JP"/>
        </w:rPr>
        <w:t xml:space="preserve"> point</w:t>
      </w:r>
      <w:r w:rsidR="001B77E9" w:rsidRPr="001B77E9">
        <w:rPr>
          <w:lang w:eastAsia="ja-JP"/>
        </w:rPr>
        <w:t xml:space="preserve"> is whether to include “interBandContiguousMRDC” in the intra-band non-contiguous EN-DC requirements. </w:t>
      </w:r>
    </w:p>
    <w:p w14:paraId="450A1D6D" w14:textId="67B09ADD" w:rsidR="009F7AF6" w:rsidRDefault="001B77E9" w:rsidP="003F01A2">
      <w:pPr>
        <w:spacing w:after="0"/>
        <w:jc w:val="both"/>
        <w:rPr>
          <w:lang w:eastAsia="ja-JP"/>
        </w:rPr>
      </w:pPr>
      <w:r w:rsidRPr="001B77E9">
        <w:rPr>
          <w:lang w:eastAsia="ja-JP"/>
        </w:rPr>
        <w:t>According to TS 38.101-3 [</w:t>
      </w:r>
      <w:r w:rsidR="0094118D">
        <w:rPr>
          <w:lang w:eastAsia="ja-JP"/>
        </w:rPr>
        <w:t>3</w:t>
      </w:r>
      <w:r w:rsidRPr="001B77E9">
        <w:rPr>
          <w:lang w:eastAsia="ja-JP"/>
        </w:rPr>
        <w:t xml:space="preserve">], RAN4 agreed that some inter-band EN-DC combinations </w:t>
      </w:r>
      <w:r w:rsidR="00646413">
        <w:rPr>
          <w:lang w:eastAsia="ja-JP"/>
        </w:rPr>
        <w:t xml:space="preserve">such as </w:t>
      </w:r>
      <w:r w:rsidRPr="001B77E9">
        <w:rPr>
          <w:lang w:eastAsia="ja-JP"/>
        </w:rPr>
        <w:t>B42 (3400-3600MHz)</w:t>
      </w:r>
      <w:r w:rsidR="00646413">
        <w:rPr>
          <w:lang w:eastAsia="ja-JP"/>
        </w:rPr>
        <w:t xml:space="preserve"> and </w:t>
      </w:r>
      <w:r w:rsidRPr="001B77E9">
        <w:rPr>
          <w:lang w:eastAsia="ja-JP"/>
        </w:rPr>
        <w:t>n77</w:t>
      </w:r>
      <w:r w:rsidR="00646413">
        <w:rPr>
          <w:lang w:eastAsia="ja-JP"/>
        </w:rPr>
        <w:t xml:space="preserve"> </w:t>
      </w:r>
      <w:r w:rsidRPr="001B77E9">
        <w:rPr>
          <w:lang w:eastAsia="ja-JP"/>
        </w:rPr>
        <w:t xml:space="preserve">(3300-4200MHz) </w:t>
      </w:r>
      <w:r w:rsidR="00E82E51">
        <w:rPr>
          <w:lang w:eastAsia="ja-JP"/>
        </w:rPr>
        <w:t xml:space="preserve">are </w:t>
      </w:r>
      <w:r w:rsidRPr="001B77E9">
        <w:rPr>
          <w:lang w:eastAsia="ja-JP"/>
        </w:rPr>
        <w:t xml:space="preserve">treated as "intra-band EN-DC” </w:t>
      </w:r>
      <w:r w:rsidR="00646413">
        <w:rPr>
          <w:lang w:eastAsia="ja-JP"/>
        </w:rPr>
        <w:t>since</w:t>
      </w:r>
      <w:r w:rsidRPr="001B77E9">
        <w:rPr>
          <w:lang w:eastAsia="ja-JP"/>
        </w:rPr>
        <w:t xml:space="preserve"> the</w:t>
      </w:r>
      <w:r w:rsidR="00646413">
        <w:rPr>
          <w:lang w:eastAsia="ja-JP"/>
        </w:rPr>
        <w:t>se LTE and NR</w:t>
      </w:r>
      <w:r w:rsidRPr="001B77E9">
        <w:rPr>
          <w:lang w:eastAsia="ja-JP"/>
        </w:rPr>
        <w:t xml:space="preserve"> frequency</w:t>
      </w:r>
      <w:r w:rsidR="00646413">
        <w:rPr>
          <w:lang w:eastAsia="ja-JP"/>
        </w:rPr>
        <w:t xml:space="preserve"> bands</w:t>
      </w:r>
      <w:r w:rsidRPr="001B77E9">
        <w:rPr>
          <w:lang w:eastAsia="ja-JP"/>
        </w:rPr>
        <w:t xml:space="preserve"> </w:t>
      </w:r>
      <w:r w:rsidR="00646413">
        <w:rPr>
          <w:lang w:eastAsia="ja-JP"/>
        </w:rPr>
        <w:t>are</w:t>
      </w:r>
      <w:r w:rsidRPr="001B77E9">
        <w:rPr>
          <w:lang w:eastAsia="ja-JP"/>
        </w:rPr>
        <w:t xml:space="preserve"> fully overlapped</w:t>
      </w:r>
      <w:r w:rsidR="00883B72">
        <w:rPr>
          <w:lang w:eastAsia="ja-JP"/>
        </w:rPr>
        <w:t xml:space="preserve"> in frequency range</w:t>
      </w:r>
      <w:r w:rsidRPr="001B77E9">
        <w:rPr>
          <w:lang w:eastAsia="ja-JP"/>
        </w:rPr>
        <w:t>. Th</w:t>
      </w:r>
      <w:r w:rsidR="00883B72">
        <w:rPr>
          <w:lang w:eastAsia="ja-JP"/>
        </w:rPr>
        <w:t>en</w:t>
      </w:r>
      <w:r w:rsidRPr="001B77E9">
        <w:rPr>
          <w:lang w:eastAsia="ja-JP"/>
        </w:rPr>
        <w:t>, considering the N</w:t>
      </w:r>
      <w:r w:rsidR="00883B72">
        <w:rPr>
          <w:lang w:eastAsia="ja-JP"/>
        </w:rPr>
        <w:t>OTE</w:t>
      </w:r>
      <w:r w:rsidRPr="001B77E9">
        <w:rPr>
          <w:lang w:eastAsia="ja-JP"/>
        </w:rPr>
        <w:t xml:space="preserve">4 </w:t>
      </w:r>
      <w:r w:rsidR="00883B72">
        <w:rPr>
          <w:lang w:eastAsia="ja-JP"/>
        </w:rPr>
        <w:t xml:space="preserve">captured </w:t>
      </w:r>
      <w:r w:rsidRPr="001B77E9">
        <w:rPr>
          <w:lang w:eastAsia="ja-JP"/>
        </w:rPr>
        <w:t xml:space="preserve">in the </w:t>
      </w:r>
      <w:r w:rsidRPr="002C3E6C">
        <w:rPr>
          <w:lang w:eastAsia="ja-JP"/>
        </w:rPr>
        <w:t>Table 5.5B.4.1-1 in TS 38.101-3,</w:t>
      </w:r>
      <w:r w:rsidRPr="001B77E9">
        <w:rPr>
          <w:lang w:eastAsia="ja-JP"/>
        </w:rPr>
        <w:t xml:space="preserve"> </w:t>
      </w:r>
      <w:r w:rsidR="00883B72">
        <w:rPr>
          <w:lang w:eastAsia="ja-JP"/>
        </w:rPr>
        <w:t xml:space="preserve">we believe </w:t>
      </w:r>
      <w:r w:rsidRPr="001B77E9">
        <w:rPr>
          <w:lang w:eastAsia="ja-JP"/>
        </w:rPr>
        <w:t xml:space="preserve">all of intra-band EN-DC requirements </w:t>
      </w:r>
      <w:r w:rsidR="00646413">
        <w:rPr>
          <w:lang w:eastAsia="ja-JP"/>
        </w:rPr>
        <w:t>can be</w:t>
      </w:r>
      <w:r w:rsidR="00646413" w:rsidRPr="001B77E9">
        <w:rPr>
          <w:lang w:eastAsia="ja-JP"/>
        </w:rPr>
        <w:t xml:space="preserve"> </w:t>
      </w:r>
      <w:r w:rsidRPr="001B77E9">
        <w:rPr>
          <w:lang w:eastAsia="ja-JP"/>
        </w:rPr>
        <w:t>applied to such special band combinations</w:t>
      </w:r>
      <w:r w:rsidR="00646413">
        <w:rPr>
          <w:lang w:eastAsia="ja-JP"/>
        </w:rPr>
        <w:t xml:space="preserve"> (e.g. B42 and n77)</w:t>
      </w:r>
      <w:r w:rsidRPr="001B77E9">
        <w:rPr>
          <w:lang w:eastAsia="ja-JP"/>
        </w:rPr>
        <w:t xml:space="preserve">. </w:t>
      </w:r>
    </w:p>
    <w:p w14:paraId="18BDD5DB" w14:textId="77777777" w:rsidR="009F7AF6" w:rsidRDefault="009F7AF6" w:rsidP="003F01A2">
      <w:pPr>
        <w:spacing w:after="0"/>
        <w:jc w:val="both"/>
        <w:rPr>
          <w:lang w:eastAsia="ja-JP"/>
        </w:rPr>
      </w:pPr>
    </w:p>
    <w:p w14:paraId="328B07AC" w14:textId="027ED64E" w:rsidR="001B77E9" w:rsidRDefault="001B77E9" w:rsidP="003F01A2">
      <w:pPr>
        <w:spacing w:after="0"/>
        <w:jc w:val="both"/>
        <w:rPr>
          <w:lang w:eastAsia="ja-JP"/>
        </w:rPr>
      </w:pPr>
      <w:r w:rsidRPr="001B77E9">
        <w:rPr>
          <w:lang w:eastAsia="ja-JP"/>
        </w:rPr>
        <w:t>By introducing intra-band EN-DC requirements based on WID, the same requirements should be applied to the special inter-bands. Therefore, our preference is option 1 (</w:t>
      </w:r>
      <w:r w:rsidR="00646413">
        <w:rPr>
          <w:lang w:eastAsia="ja-JP"/>
        </w:rPr>
        <w:t xml:space="preserve">i.e. </w:t>
      </w:r>
      <w:r w:rsidRPr="001B77E9">
        <w:rPr>
          <w:lang w:eastAsia="ja-JP"/>
        </w:rPr>
        <w:t>considering</w:t>
      </w:r>
      <w:r w:rsidR="00646413">
        <w:rPr>
          <w:lang w:eastAsia="ja-JP"/>
        </w:rPr>
        <w:t xml:space="preserve"> </w:t>
      </w:r>
      <w:r w:rsidRPr="001B77E9">
        <w:rPr>
          <w:lang w:eastAsia="ja-JP"/>
        </w:rPr>
        <w:t>“interBandContiguousMRDC”)</w:t>
      </w:r>
      <w:r w:rsidR="00883B72">
        <w:rPr>
          <w:lang w:eastAsia="ja-JP"/>
        </w:rPr>
        <w:t>.</w:t>
      </w:r>
    </w:p>
    <w:p w14:paraId="0EC7FD20" w14:textId="2DC54D48" w:rsidR="003F01A2" w:rsidRPr="00646413" w:rsidRDefault="003F01A2" w:rsidP="003F01A2">
      <w:pPr>
        <w:spacing w:after="0"/>
        <w:jc w:val="both"/>
        <w:rPr>
          <w:lang w:eastAsia="ja-JP"/>
        </w:rPr>
      </w:pPr>
    </w:p>
    <w:p w14:paraId="2642FE60" w14:textId="67960130" w:rsidR="003F01A2" w:rsidRPr="006966AD" w:rsidRDefault="004341D0" w:rsidP="003F01A2">
      <w:pPr>
        <w:snapToGrid w:val="0"/>
        <w:spacing w:before="60" w:after="60"/>
        <w:jc w:val="both"/>
        <w:rPr>
          <w:rFonts w:eastAsiaTheme="minorEastAsia"/>
          <w:b/>
          <w:color w:val="000000" w:themeColor="text1"/>
          <w:lang w:eastAsia="zh-CN"/>
        </w:rPr>
      </w:pPr>
      <w:r>
        <w:rPr>
          <w:b/>
          <w:color w:val="000000" w:themeColor="text1"/>
          <w:lang w:eastAsia="ja-JP"/>
        </w:rPr>
        <w:t>Proposal 3</w:t>
      </w:r>
      <w:r w:rsidR="003F01A2" w:rsidRPr="006966AD">
        <w:rPr>
          <w:b/>
          <w:color w:val="000000" w:themeColor="text1"/>
          <w:lang w:eastAsia="ja-JP"/>
        </w:rPr>
        <w:t xml:space="preserve">: Introduce test applicability rules </w:t>
      </w:r>
      <w:r w:rsidR="006966AD" w:rsidRPr="006966AD">
        <w:rPr>
          <w:b/>
          <w:color w:val="000000" w:themeColor="text1"/>
          <w:lang w:eastAsia="ja-JP"/>
        </w:rPr>
        <w:t xml:space="preserve">(option 1) </w:t>
      </w:r>
      <w:r w:rsidR="003F01A2" w:rsidRPr="006966AD">
        <w:rPr>
          <w:b/>
          <w:color w:val="000000" w:themeColor="text1"/>
          <w:lang w:eastAsia="ja-JP"/>
        </w:rPr>
        <w:t>according to UE capability as follows:</w:t>
      </w:r>
    </w:p>
    <w:p w14:paraId="737499EE" w14:textId="2D156932" w:rsidR="00F04D58" w:rsidRPr="003F01A2" w:rsidRDefault="00E35C9A" w:rsidP="003F01A2">
      <w:pPr>
        <w:numPr>
          <w:ilvl w:val="0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eastAsia="ja-JP"/>
        </w:rPr>
        <w:t xml:space="preserve">UE supports only intra-band contiguous EN-DC, i,e., if UE does not indicate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intraBandENDC-Support</w:t>
      </w:r>
      <w:r w:rsidRPr="003F01A2">
        <w:rPr>
          <w:rFonts w:hint="eastAsia"/>
          <w:b/>
          <w:lang w:eastAsia="ja-JP"/>
        </w:rPr>
        <w:t>”</w:t>
      </w:r>
    </w:p>
    <w:p w14:paraId="5B422822" w14:textId="61044330" w:rsidR="00F04D58" w:rsidRDefault="00E35C9A" w:rsidP="003F01A2">
      <w:pPr>
        <w:numPr>
          <w:ilvl w:val="1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val="en-US" w:eastAsia="ja-JP"/>
        </w:rPr>
        <w:t xml:space="preserve">power </w:t>
      </w:r>
      <w:r w:rsidRPr="003F01A2">
        <w:rPr>
          <w:rFonts w:hint="eastAsia"/>
          <w:b/>
          <w:lang w:eastAsia="ja-JP"/>
        </w:rPr>
        <w:t>imbalance</w:t>
      </w:r>
      <w:r w:rsidRPr="003F01A2">
        <w:rPr>
          <w:rFonts w:hint="eastAsia"/>
          <w:b/>
          <w:lang w:val="en-US" w:eastAsia="ja-JP"/>
        </w:rPr>
        <w:t xml:space="preserve"> requirement for intra-band contiguous EN-DC is applied</w:t>
      </w:r>
    </w:p>
    <w:p w14:paraId="7B927A1A" w14:textId="77777777" w:rsidR="003F01A2" w:rsidRPr="003F01A2" w:rsidRDefault="003F01A2" w:rsidP="003F01A2">
      <w:pPr>
        <w:spacing w:after="0"/>
        <w:ind w:left="1080"/>
        <w:jc w:val="both"/>
        <w:rPr>
          <w:b/>
          <w:lang w:val="en-US" w:eastAsia="ja-JP"/>
        </w:rPr>
      </w:pPr>
    </w:p>
    <w:p w14:paraId="140A971E" w14:textId="77707D9A" w:rsidR="00F04D58" w:rsidRPr="003F01A2" w:rsidRDefault="00E35C9A" w:rsidP="003F01A2">
      <w:pPr>
        <w:numPr>
          <w:ilvl w:val="0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eastAsia="ja-JP"/>
        </w:rPr>
        <w:t xml:space="preserve">UE supports only intra-band non-contiguous EN-DC, i.e., if UE indicates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non-contiguous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in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intraBandENDC-Support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or UE does not indicate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interBandContiguousMRDC</w:t>
      </w:r>
      <w:r w:rsidRPr="003F01A2">
        <w:rPr>
          <w:rFonts w:hint="eastAsia"/>
          <w:b/>
          <w:lang w:eastAsia="ja-JP"/>
        </w:rPr>
        <w:t>”</w:t>
      </w:r>
    </w:p>
    <w:p w14:paraId="7554098D" w14:textId="3D632657" w:rsidR="00F04D58" w:rsidRDefault="00E35C9A" w:rsidP="003F01A2">
      <w:pPr>
        <w:numPr>
          <w:ilvl w:val="1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val="en-US" w:eastAsia="ja-JP"/>
        </w:rPr>
        <w:t>power imbalance requirement for intra-band non-contiguous EN-DC is applied</w:t>
      </w:r>
    </w:p>
    <w:p w14:paraId="1FC2AADA" w14:textId="77777777" w:rsidR="003F01A2" w:rsidRPr="003F01A2" w:rsidRDefault="003F01A2" w:rsidP="003F01A2">
      <w:pPr>
        <w:spacing w:after="0"/>
        <w:ind w:left="1080"/>
        <w:jc w:val="both"/>
        <w:rPr>
          <w:b/>
          <w:lang w:val="en-US" w:eastAsia="ja-JP"/>
        </w:rPr>
      </w:pPr>
    </w:p>
    <w:p w14:paraId="33FF5425" w14:textId="6DD7ADBA" w:rsidR="00F04D58" w:rsidRPr="003F01A2" w:rsidRDefault="00E35C9A" w:rsidP="003F01A2">
      <w:pPr>
        <w:numPr>
          <w:ilvl w:val="0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eastAsia="ja-JP"/>
        </w:rPr>
        <w:t xml:space="preserve">UE supports both intra-band contiguous and non-contiguous EN-DC, i.e., if UE indicates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both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in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intraBandENDC-Support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or UE indicates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interBandContiguousMRDC</w:t>
      </w:r>
      <w:r w:rsidRPr="003F01A2">
        <w:rPr>
          <w:rFonts w:hint="eastAsia"/>
          <w:b/>
          <w:lang w:eastAsia="ja-JP"/>
        </w:rPr>
        <w:t>”</w:t>
      </w:r>
    </w:p>
    <w:p w14:paraId="654BD4E6" w14:textId="77777777" w:rsidR="00F04D58" w:rsidRPr="003F01A2" w:rsidRDefault="00E35C9A" w:rsidP="003F01A2">
      <w:pPr>
        <w:numPr>
          <w:ilvl w:val="1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val="en-US" w:eastAsia="ja-JP"/>
        </w:rPr>
        <w:t>power imbalance requirement for FR1 intra-band contiguous EN-DC</w:t>
      </w:r>
    </w:p>
    <w:p w14:paraId="17F94920" w14:textId="7DAEE387" w:rsidR="00810BC6" w:rsidRDefault="00810BC6" w:rsidP="00627704">
      <w:pPr>
        <w:spacing w:after="0"/>
        <w:jc w:val="both"/>
        <w:rPr>
          <w:b/>
          <w:lang w:val="en-US" w:eastAsia="ja-JP"/>
        </w:rPr>
      </w:pPr>
    </w:p>
    <w:p w14:paraId="42B5C8F9" w14:textId="57D9EF5D" w:rsidR="00160036" w:rsidRPr="002D2E4C" w:rsidRDefault="002D2E4C" w:rsidP="002D2E4C">
      <w:pPr>
        <w:rPr>
          <w:b/>
          <w:u w:val="single"/>
          <w:lang w:val="en-US" w:eastAsia="ja-JP"/>
        </w:rPr>
      </w:pPr>
      <w:r>
        <w:rPr>
          <w:rFonts w:hint="eastAsia"/>
          <w:b/>
          <w:u w:val="single"/>
          <w:lang w:val="en-US" w:eastAsia="ja-JP"/>
        </w:rPr>
        <w:t>Test design</w:t>
      </w:r>
    </w:p>
    <w:p w14:paraId="00A5EF7A" w14:textId="261996E6" w:rsidR="002D2E4C" w:rsidRDefault="00646413" w:rsidP="002D2E4C">
      <w:pPr>
        <w:spacing w:after="0"/>
        <w:jc w:val="both"/>
        <w:rPr>
          <w:rFonts w:eastAsiaTheme="minorEastAsia"/>
          <w:lang w:eastAsia="zh-CN"/>
        </w:rPr>
      </w:pPr>
      <w:r>
        <w:rPr>
          <w:lang w:eastAsia="ja-JP"/>
        </w:rPr>
        <w:t>Regarding</w:t>
      </w:r>
      <w:r w:rsidR="002D2E4C" w:rsidRPr="002D2E4C">
        <w:rPr>
          <w:lang w:eastAsia="ja-JP"/>
        </w:rPr>
        <w:t xml:space="preserve"> </w:t>
      </w:r>
      <w:r w:rsidR="002D2E4C">
        <w:rPr>
          <w:lang w:eastAsia="ja-JP"/>
        </w:rPr>
        <w:t>the test design</w:t>
      </w:r>
      <w:r w:rsidR="002D2E4C" w:rsidRPr="002D2E4C">
        <w:rPr>
          <w:lang w:eastAsia="ja-JP"/>
        </w:rPr>
        <w:t xml:space="preserve"> </w:t>
      </w:r>
      <w:r>
        <w:rPr>
          <w:lang w:eastAsia="ja-JP"/>
        </w:rPr>
        <w:t>(</w:t>
      </w:r>
      <w:r w:rsidR="002D2E4C" w:rsidRPr="002D2E4C">
        <w:rPr>
          <w:lang w:eastAsia="ja-JP"/>
        </w:rPr>
        <w:t>i.e. channel bandwidth combination for defining performance requirements and testing</w:t>
      </w:r>
      <w:r>
        <w:rPr>
          <w:lang w:eastAsia="ja-JP"/>
        </w:rPr>
        <w:t>)</w:t>
      </w:r>
      <w:r w:rsidR="002D2E4C">
        <w:rPr>
          <w:lang w:eastAsia="ja-JP"/>
        </w:rPr>
        <w:t>, we</w:t>
      </w:r>
      <w:r w:rsidR="002D2E4C" w:rsidRPr="002D2E4C">
        <w:rPr>
          <w:lang w:eastAsia="ja-JP"/>
        </w:rPr>
        <w:t xml:space="preserve"> </w:t>
      </w:r>
      <w:r w:rsidR="002D2E4C">
        <w:rPr>
          <w:lang w:eastAsia="ja-JP"/>
        </w:rPr>
        <w:t xml:space="preserve">show </w:t>
      </w:r>
      <w:r w:rsidR="002D2E4C" w:rsidRPr="002D2E4C">
        <w:rPr>
          <w:lang w:eastAsia="ja-JP"/>
        </w:rPr>
        <w:t xml:space="preserve">our views on </w:t>
      </w:r>
      <w:r w:rsidR="002D2E4C">
        <w:rPr>
          <w:lang w:eastAsia="ja-JP"/>
        </w:rPr>
        <w:t>LO position</w:t>
      </w:r>
      <w:r>
        <w:rPr>
          <w:lang w:eastAsia="ja-JP"/>
        </w:rPr>
        <w:t xml:space="preserve"> and</w:t>
      </w:r>
      <w:r w:rsidR="002D2E4C">
        <w:rPr>
          <w:lang w:eastAsia="ja-JP"/>
        </w:rPr>
        <w:t xml:space="preserve"> BCS of intra-band non-contiguous EN-DC. </w:t>
      </w:r>
      <w:r w:rsidR="00883B72">
        <w:rPr>
          <w:lang w:eastAsia="ja-JP"/>
        </w:rPr>
        <w:t>In case of intra-band non-contiguous EM-DC, to observe properly Rx image</w:t>
      </w:r>
      <w:r w:rsidR="00DC5B77">
        <w:rPr>
          <w:lang w:eastAsia="ja-JP"/>
        </w:rPr>
        <w:t>s</w:t>
      </w:r>
      <w:r w:rsidR="00883B72">
        <w:rPr>
          <w:lang w:eastAsia="ja-JP"/>
        </w:rPr>
        <w:t xml:space="preserve"> leaked from the neighbour CC, we need to consider LO position. Here, we mention typical case regarding LO position. </w:t>
      </w:r>
      <w:r w:rsidR="00160036">
        <w:rPr>
          <w:rFonts w:eastAsiaTheme="minorEastAsia"/>
          <w:lang w:eastAsia="zh-CN"/>
        </w:rPr>
        <w:t>From our understanding, the typica</w:t>
      </w:r>
      <w:r w:rsidR="002C3E6C">
        <w:rPr>
          <w:rFonts w:eastAsiaTheme="minorEastAsia"/>
          <w:lang w:eastAsia="zh-CN"/>
        </w:rPr>
        <w:t xml:space="preserve">l LO position is </w:t>
      </w:r>
      <w:r w:rsidR="002D2E4C">
        <w:rPr>
          <w:rFonts w:eastAsiaTheme="minorEastAsia"/>
          <w:lang w:eastAsia="zh-CN"/>
        </w:rPr>
        <w:t xml:space="preserve">calculated </w:t>
      </w:r>
      <w:r>
        <w:rPr>
          <w:rFonts w:eastAsiaTheme="minorEastAsia"/>
          <w:lang w:eastAsia="zh-CN"/>
        </w:rPr>
        <w:t>from the following equation:</w:t>
      </w:r>
    </w:p>
    <w:p w14:paraId="638CB83B" w14:textId="77777777" w:rsidR="002D2E4C" w:rsidRDefault="002D2E4C" w:rsidP="002D2E4C">
      <w:pPr>
        <w:spacing w:after="0"/>
        <w:jc w:val="both"/>
        <w:rPr>
          <w:rFonts w:eastAsiaTheme="minorEastAsia"/>
          <w:lang w:eastAsia="zh-CN"/>
        </w:rPr>
      </w:pPr>
    </w:p>
    <w:p w14:paraId="7F492D0C" w14:textId="0BC4C925" w:rsidR="002D2E4C" w:rsidRDefault="002D2E4C" w:rsidP="002D2E4C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LO position = (l</w:t>
      </w:r>
      <w:r w:rsidRPr="00160036">
        <w:rPr>
          <w:rFonts w:eastAsiaTheme="minorEastAsia"/>
          <w:lang w:eastAsia="zh-CN"/>
        </w:rPr>
        <w:t>owest frequency of C</w:t>
      </w:r>
      <w:r>
        <w:rPr>
          <w:rFonts w:eastAsiaTheme="minorEastAsia"/>
          <w:lang w:eastAsia="zh-CN"/>
        </w:rPr>
        <w:t xml:space="preserve">C with lower carrier frequency + the value of </w:t>
      </w:r>
      <w:r w:rsidRPr="00160036">
        <w:rPr>
          <w:rFonts w:eastAsiaTheme="minorEastAsia"/>
          <w:lang w:eastAsia="zh-CN"/>
        </w:rPr>
        <w:t>highest frequency of CC with higher carrier frequency</w:t>
      </w:r>
      <w:r>
        <w:rPr>
          <w:rFonts w:eastAsiaTheme="minorEastAsia"/>
          <w:lang w:eastAsia="zh-CN"/>
        </w:rPr>
        <w:t>) / 2</w:t>
      </w:r>
    </w:p>
    <w:p w14:paraId="2966EEDB" w14:textId="77777777" w:rsidR="002D2E4C" w:rsidRPr="002D2E4C" w:rsidRDefault="002D2E4C" w:rsidP="002D2E4C">
      <w:pPr>
        <w:spacing w:after="0"/>
        <w:jc w:val="both"/>
        <w:rPr>
          <w:rFonts w:eastAsiaTheme="minorEastAsia"/>
          <w:lang w:eastAsia="zh-CN"/>
        </w:rPr>
      </w:pPr>
    </w:p>
    <w:p w14:paraId="234AB3C1" w14:textId="09B60CE4" w:rsidR="002D2E4C" w:rsidRPr="002D2E4C" w:rsidRDefault="00883B72" w:rsidP="002D2E4C">
      <w:pPr>
        <w:spacing w:after="0"/>
        <w:jc w:val="both"/>
        <w:rPr>
          <w:lang w:eastAsia="ja-JP"/>
        </w:rPr>
      </w:pPr>
      <w:r>
        <w:rPr>
          <w:rFonts w:eastAsiaTheme="minorEastAsia"/>
          <w:lang w:eastAsia="zh-CN"/>
        </w:rPr>
        <w:t>When</w:t>
      </w:r>
      <w:r w:rsidR="00160036" w:rsidRPr="00160036">
        <w:rPr>
          <w:rFonts w:eastAsiaTheme="minorEastAsia"/>
          <w:lang w:eastAsia="zh-CN"/>
        </w:rPr>
        <w:t xml:space="preserve"> the LTE </w:t>
      </w:r>
      <w:r w:rsidR="00160036">
        <w:rPr>
          <w:rFonts w:eastAsiaTheme="minorEastAsia"/>
          <w:lang w:eastAsia="zh-CN"/>
        </w:rPr>
        <w:t xml:space="preserve">BW </w:t>
      </w:r>
      <w:r w:rsidR="00160036" w:rsidRPr="00160036">
        <w:rPr>
          <w:rFonts w:eastAsiaTheme="minorEastAsia"/>
          <w:lang w:eastAsia="zh-CN"/>
        </w:rPr>
        <w:t>and NR BW are at least the same size, the Rx image</w:t>
      </w:r>
      <w:r w:rsidR="00DC5B77">
        <w:rPr>
          <w:rFonts w:eastAsiaTheme="minorEastAsia"/>
          <w:lang w:eastAsia="zh-CN"/>
        </w:rPr>
        <w:t>s</w:t>
      </w:r>
      <w:r w:rsidR="00160036" w:rsidRPr="00160036">
        <w:rPr>
          <w:rFonts w:eastAsiaTheme="minorEastAsia"/>
          <w:lang w:eastAsia="zh-CN"/>
        </w:rPr>
        <w:t xml:space="preserve"> can be observed in the NR cell</w:t>
      </w:r>
      <w:r w:rsidR="002C3E6C">
        <w:rPr>
          <w:rFonts w:eastAsiaTheme="minorEastAsia"/>
          <w:lang w:eastAsia="zh-CN"/>
        </w:rPr>
        <w:t xml:space="preserve"> even in </w:t>
      </w:r>
      <w:r w:rsidR="002D2E4C">
        <w:rPr>
          <w:lang w:eastAsia="ja-JP"/>
        </w:rPr>
        <w:t>i</w:t>
      </w:r>
      <w:r w:rsidR="002C3E6C" w:rsidRPr="00160036">
        <w:rPr>
          <w:lang w:eastAsia="ja-JP"/>
        </w:rPr>
        <w:t xml:space="preserve">ntra-band </w:t>
      </w:r>
      <w:r w:rsidR="002C3E6C">
        <w:rPr>
          <w:lang w:eastAsia="ja-JP"/>
        </w:rPr>
        <w:t>non-</w:t>
      </w:r>
      <w:r w:rsidR="002C3E6C" w:rsidRPr="00160036">
        <w:rPr>
          <w:lang w:eastAsia="ja-JP"/>
        </w:rPr>
        <w:t>contiguous</w:t>
      </w:r>
      <w:r w:rsidR="002C3E6C">
        <w:rPr>
          <w:lang w:eastAsia="ja-JP"/>
        </w:rPr>
        <w:t xml:space="preserve"> EN-DC</w:t>
      </w:r>
      <w:r w:rsidR="00160036" w:rsidRPr="00160036">
        <w:rPr>
          <w:rFonts w:eastAsiaTheme="minorEastAsia"/>
          <w:lang w:eastAsia="zh-CN"/>
        </w:rPr>
        <w:t>.</w:t>
      </w:r>
      <w:r w:rsidR="002C3E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From </w:t>
      </w:r>
      <w:r w:rsidR="00160036" w:rsidRPr="001B77E9">
        <w:rPr>
          <w:lang w:eastAsia="ja-JP"/>
        </w:rPr>
        <w:t>TS 38.101-3,</w:t>
      </w:r>
      <w:r w:rsidR="002D2E4C">
        <w:rPr>
          <w:lang w:eastAsia="ja-JP"/>
        </w:rPr>
        <w:t xml:space="preserve"> we show</w:t>
      </w:r>
      <w:r w:rsidR="00160036">
        <w:rPr>
          <w:lang w:eastAsia="ja-JP"/>
        </w:rPr>
        <w:t xml:space="preserve"> the</w:t>
      </w:r>
      <w:r w:rsidR="00160036" w:rsidRPr="00160036">
        <w:t xml:space="preserve"> </w:t>
      </w:r>
      <w:r w:rsidR="00160036">
        <w:t xml:space="preserve">BCS of </w:t>
      </w:r>
      <w:r w:rsidR="00160036" w:rsidRPr="00160036">
        <w:rPr>
          <w:lang w:eastAsia="ja-JP"/>
        </w:rPr>
        <w:t xml:space="preserve">Intra-band </w:t>
      </w:r>
      <w:r w:rsidR="00160036">
        <w:rPr>
          <w:lang w:eastAsia="ja-JP"/>
        </w:rPr>
        <w:t>non-</w:t>
      </w:r>
      <w:r w:rsidR="00160036" w:rsidRPr="00160036">
        <w:rPr>
          <w:lang w:eastAsia="ja-JP"/>
        </w:rPr>
        <w:t>contiguous</w:t>
      </w:r>
      <w:r w:rsidR="00160036">
        <w:rPr>
          <w:lang w:eastAsia="ja-JP"/>
        </w:rPr>
        <w:t xml:space="preserve"> EN-DC configu</w:t>
      </w:r>
      <w:r w:rsidR="005C504E">
        <w:rPr>
          <w:lang w:eastAsia="ja-JP"/>
        </w:rPr>
        <w:t>r</w:t>
      </w:r>
      <w:r w:rsidR="002D2E4C">
        <w:rPr>
          <w:lang w:eastAsia="ja-JP"/>
        </w:rPr>
        <w:t>ations in the following Table 1</w:t>
      </w:r>
      <w:r w:rsidR="00160036">
        <w:rPr>
          <w:lang w:eastAsia="ja-JP"/>
        </w:rPr>
        <w:t>.</w:t>
      </w:r>
      <w:r w:rsidR="002D2E4C">
        <w:rPr>
          <w:lang w:eastAsia="ja-JP"/>
        </w:rPr>
        <w:t xml:space="preserve"> </w:t>
      </w:r>
    </w:p>
    <w:p w14:paraId="7039989D" w14:textId="5C6F7C78" w:rsidR="00160036" w:rsidRDefault="00160036" w:rsidP="00627704">
      <w:pPr>
        <w:spacing w:after="0"/>
        <w:jc w:val="both"/>
        <w:rPr>
          <w:rFonts w:eastAsia="DengXian"/>
          <w:lang w:eastAsia="zh-CN"/>
        </w:rPr>
      </w:pPr>
    </w:p>
    <w:tbl>
      <w:tblPr>
        <w:tblStyle w:val="afd"/>
        <w:tblW w:w="9776" w:type="dxa"/>
        <w:tblLook w:val="04A0" w:firstRow="1" w:lastRow="0" w:firstColumn="1" w:lastColumn="0" w:noHBand="0" w:noVBand="1"/>
      </w:tblPr>
      <w:tblGrid>
        <w:gridCol w:w="9928"/>
      </w:tblGrid>
      <w:tr w:rsidR="00842949" w14:paraId="582F195A" w14:textId="77777777" w:rsidTr="002C3E6C">
        <w:tc>
          <w:tcPr>
            <w:tcW w:w="9776" w:type="dxa"/>
          </w:tcPr>
          <w:p w14:paraId="21EC6A90" w14:textId="2C05908B" w:rsidR="00842949" w:rsidRPr="00E062F1" w:rsidRDefault="00842949" w:rsidP="00842949">
            <w:pPr>
              <w:pStyle w:val="TH"/>
            </w:pPr>
            <w:r w:rsidRPr="00E062F1">
              <w:lastRenderedPageBreak/>
              <w:t xml:space="preserve">Table </w:t>
            </w:r>
            <w:r w:rsidR="002D2E4C">
              <w:t>1</w:t>
            </w:r>
            <w:r w:rsidRPr="00E062F1">
              <w:t>: EN-DC configurations and bandwidth combination sets defined for intra-band non-contiguous EN-DC</w:t>
            </w:r>
          </w:p>
          <w:tbl>
            <w:tblPr>
              <w:tblW w:w="970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4"/>
              <w:gridCol w:w="1528"/>
              <w:gridCol w:w="1334"/>
              <w:gridCol w:w="1329"/>
              <w:gridCol w:w="1281"/>
              <w:gridCol w:w="1216"/>
              <w:gridCol w:w="1290"/>
            </w:tblGrid>
            <w:tr w:rsidR="00842949" w:rsidRPr="00E062F1" w14:paraId="527CBFDC" w14:textId="77777777" w:rsidTr="00B86507">
              <w:trPr>
                <w:trHeight w:val="20"/>
              </w:trPr>
              <w:tc>
                <w:tcPr>
                  <w:tcW w:w="970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C0DA20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E-UTRA – NR configuration / Bandwidth combination set</w:t>
                  </w:r>
                </w:p>
              </w:tc>
            </w:tr>
            <w:tr w:rsidR="00842949" w:rsidRPr="00E062F1" w14:paraId="12E1CC8B" w14:textId="77777777" w:rsidTr="00B86507">
              <w:trPr>
                <w:trHeight w:val="20"/>
              </w:trPr>
              <w:tc>
                <w:tcPr>
                  <w:tcW w:w="1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D94AA5" w14:textId="77777777" w:rsidR="00842949" w:rsidRPr="00E062F1" w:rsidRDefault="00842949" w:rsidP="00842949">
                  <w:pPr>
                    <w:pStyle w:val="TAH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Downlink</w:t>
                  </w:r>
                </w:p>
                <w:p w14:paraId="291148C0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EN-DC configuration</w:t>
                  </w:r>
                </w:p>
              </w:tc>
              <w:tc>
                <w:tcPr>
                  <w:tcW w:w="1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20B90E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ja-JP"/>
                    </w:rPr>
                    <w:t>Uplink EN-DC configurations</w:t>
                  </w:r>
                </w:p>
              </w:tc>
              <w:tc>
                <w:tcPr>
                  <w:tcW w:w="39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68169D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Component carriers in order of increasing carrier frequency</w:t>
                  </w:r>
                </w:p>
              </w:tc>
              <w:tc>
                <w:tcPr>
                  <w:tcW w:w="1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387EA4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 xml:space="preserve">Maximum aggregated </w:t>
                  </w:r>
                  <w:r w:rsidRPr="00E062F1">
                    <w:rPr>
                      <w:lang w:eastAsia="en-GB"/>
                    </w:rPr>
                    <w:br/>
                    <w:t>bandwidth (MHz)</w:t>
                  </w:r>
                </w:p>
              </w:tc>
              <w:tc>
                <w:tcPr>
                  <w:tcW w:w="1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5F5236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Bandwidth combination set</w:t>
                  </w:r>
                </w:p>
              </w:tc>
            </w:tr>
            <w:tr w:rsidR="00842949" w:rsidRPr="00E062F1" w14:paraId="29723DB9" w14:textId="77777777" w:rsidTr="00B86507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70ABC3" w14:textId="77777777" w:rsidR="00842949" w:rsidRPr="00E062F1" w:rsidRDefault="00842949" w:rsidP="00842949">
                  <w:pPr>
                    <w:pStyle w:val="TAH"/>
                    <w:rPr>
                      <w:rFonts w:ascii="Calibri" w:eastAsia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A4BAE" w14:textId="77777777" w:rsidR="00842949" w:rsidRPr="00E062F1" w:rsidRDefault="00842949" w:rsidP="00842949">
                  <w:pPr>
                    <w:pStyle w:val="TAH"/>
                    <w:rPr>
                      <w:rFonts w:ascii="Calibri" w:eastAsia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B62527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Channel bandwidths for E-UTRA carrier (MHz)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BC4C4A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Channel bandwidths for NR carrier (MHz)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C7AE24" w14:textId="77777777" w:rsidR="00842949" w:rsidRPr="00E062F1" w:rsidRDefault="00842949" w:rsidP="00842949">
                  <w:pPr>
                    <w:pStyle w:val="TAH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Channel bandwidths for E-UTRA carrier (MHz)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06D32" w14:textId="77777777" w:rsidR="00842949" w:rsidRPr="00E062F1" w:rsidRDefault="00842949" w:rsidP="00842949">
                  <w:pPr>
                    <w:pStyle w:val="TAH"/>
                    <w:rPr>
                      <w:rFonts w:ascii="Calibri" w:eastAsia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A1A5C" w14:textId="77777777" w:rsidR="00842949" w:rsidRPr="00E062F1" w:rsidRDefault="00842949" w:rsidP="00842949">
                  <w:pPr>
                    <w:pStyle w:val="TAH"/>
                    <w:rPr>
                      <w:rFonts w:ascii="Calibri" w:eastAsia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842949" w:rsidRPr="00E062F1" w14:paraId="25FA6664" w14:textId="77777777" w:rsidTr="00B86507">
              <w:trPr>
                <w:trHeight w:val="290"/>
              </w:trPr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B6B72E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>DC_2A_n2A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9E1270" w14:textId="77777777" w:rsidR="00842949" w:rsidRPr="00E062F1" w:rsidRDefault="00842949" w:rsidP="00842949">
                  <w:pPr>
                    <w:pStyle w:val="TAC"/>
                    <w:rPr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>DC_2A_n2A</w:t>
                  </w:r>
                  <w:r w:rsidRPr="00E062F1">
                    <w:rPr>
                      <w:vertAlign w:val="superscript"/>
                      <w:lang w:eastAsia="zh-TW"/>
                    </w:rP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362B67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 xml:space="preserve">5, 10, 15, </w:t>
                  </w:r>
                  <w:r w:rsidRPr="003241DC">
                    <w:rPr>
                      <w:highlight w:val="yellow"/>
                      <w:lang w:eastAsia="zh-CN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2BEAA7" w14:textId="77777777" w:rsidR="00842949" w:rsidRPr="00E062F1" w:rsidRDefault="00842949" w:rsidP="00842949">
                  <w:pPr>
                    <w:pStyle w:val="TAC"/>
                    <w:rPr>
                      <w:rFonts w:eastAsia="PMingLiU"/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>5, 10, 15,</w:t>
                  </w:r>
                  <w:r w:rsidRPr="003241DC">
                    <w:rPr>
                      <w:highlight w:val="yellow"/>
                      <w:lang w:eastAsia="zh-CN"/>
                    </w:rPr>
                    <w:t xml:space="preserve"> 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5F983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szCs w:val="22"/>
                      <w:lang w:eastAsia="zh-TW"/>
                    </w:rPr>
                  </w:pP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D1DF31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>40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6C5B61" w14:textId="77777777" w:rsidR="00842949" w:rsidRPr="00E062F1" w:rsidRDefault="00842949" w:rsidP="00842949">
                  <w:pPr>
                    <w:pStyle w:val="TAC"/>
                    <w:rPr>
                      <w:rFonts w:cs="Arial"/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>0</w:t>
                  </w:r>
                </w:p>
              </w:tc>
            </w:tr>
            <w:tr w:rsidR="00842949" w:rsidRPr="00E062F1" w14:paraId="5D283A69" w14:textId="77777777" w:rsidTr="00B86507">
              <w:trPr>
                <w:trHeight w:val="290"/>
              </w:trPr>
              <w:tc>
                <w:tcPr>
                  <w:tcW w:w="1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36CF1E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DC_</w:t>
                  </w:r>
                  <w:r w:rsidRPr="00E062F1">
                    <w:rPr>
                      <w:rFonts w:eastAsia="PMingLiU"/>
                      <w:lang w:eastAsia="zh-TW"/>
                    </w:rPr>
                    <w:t>3</w:t>
                  </w:r>
                  <w:r w:rsidRPr="00E062F1">
                    <w:rPr>
                      <w:lang w:eastAsia="en-GB"/>
                    </w:rPr>
                    <w:t>A_n</w:t>
                  </w:r>
                  <w:r w:rsidRPr="00E062F1">
                    <w:rPr>
                      <w:rFonts w:eastAsia="PMingLiU"/>
                      <w:lang w:eastAsia="zh-TW"/>
                    </w:rPr>
                    <w:t>3</w:t>
                  </w:r>
                  <w:r w:rsidRPr="00E062F1">
                    <w:rPr>
                      <w:lang w:eastAsia="en-GB"/>
                    </w:rPr>
                    <w:t xml:space="preserve">A </w:t>
                  </w:r>
                </w:p>
              </w:tc>
              <w:tc>
                <w:tcPr>
                  <w:tcW w:w="1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B45BA2" w14:textId="77777777" w:rsidR="00842949" w:rsidRPr="00E062F1" w:rsidRDefault="00842949" w:rsidP="00842949">
                  <w:pPr>
                    <w:pStyle w:val="TAC"/>
                    <w:rPr>
                      <w:lang w:eastAsia="ja-JP"/>
                    </w:rPr>
                  </w:pPr>
                  <w:r w:rsidRPr="00E062F1">
                    <w:rPr>
                      <w:lang w:eastAsia="ja-JP"/>
                    </w:rPr>
                    <w:t>DC_</w:t>
                  </w:r>
                  <w:r w:rsidRPr="00E062F1">
                    <w:rPr>
                      <w:rFonts w:eastAsia="PMingLiU"/>
                      <w:lang w:eastAsia="zh-TW"/>
                    </w:rPr>
                    <w:t>3</w:t>
                  </w:r>
                  <w:r w:rsidRPr="00E062F1">
                    <w:rPr>
                      <w:lang w:eastAsia="ja-JP"/>
                    </w:rPr>
                    <w:t>A_n</w:t>
                  </w:r>
                  <w:r w:rsidRPr="00E062F1">
                    <w:rPr>
                      <w:rFonts w:eastAsia="PMingLiU"/>
                      <w:lang w:eastAsia="zh-TW"/>
                    </w:rPr>
                    <w:t>3</w:t>
                  </w:r>
                  <w:r w:rsidRPr="00E062F1">
                    <w:rPr>
                      <w:lang w:eastAsia="ja-JP"/>
                    </w:rPr>
                    <w:t>A</w:t>
                  </w:r>
                  <w:r w:rsidRPr="00E062F1">
                    <w:rPr>
                      <w:rFonts w:eastAsia="PMingLiU"/>
                      <w:vertAlign w:val="superscript"/>
                      <w:lang w:eastAsia="zh-TW"/>
                    </w:rPr>
                    <w:t>(1)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2C365C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2E3F77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eastAsia="PMingLiU"/>
                      <w:lang w:eastAsia="zh-TW"/>
                    </w:rPr>
                    <w:t>5, 10, 15, 20, 25, 30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457C1D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rFonts w:eastAsia="PMingLiU" w:cs="Arial"/>
                      <w:szCs w:val="22"/>
                      <w:lang w:eastAsia="zh-TW"/>
                    </w:rPr>
                    <w:t>5</w:t>
                  </w:r>
                  <w:r w:rsidRPr="00E062F1">
                    <w:rPr>
                      <w:rFonts w:eastAsia="PMingLiU"/>
                      <w:lang w:eastAsia="zh-TW"/>
                    </w:rPr>
                    <w:t>, 10, 15, 20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7541B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eastAsia="PMingLiU" w:cs="Arial"/>
                      <w:lang w:eastAsia="zh-TW"/>
                    </w:rPr>
                    <w:t>50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22551E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lang w:eastAsia="en-GB"/>
                    </w:rPr>
                    <w:t>0</w:t>
                  </w:r>
                </w:p>
              </w:tc>
            </w:tr>
            <w:tr w:rsidR="00842949" w:rsidRPr="00E062F1" w14:paraId="56D42648" w14:textId="77777777" w:rsidTr="00B86507">
              <w:trPr>
                <w:trHeight w:val="290"/>
              </w:trPr>
              <w:tc>
                <w:tcPr>
                  <w:tcW w:w="172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55B82A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5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872449" w14:textId="77777777" w:rsidR="00842949" w:rsidRPr="00E062F1" w:rsidRDefault="00842949" w:rsidP="00842949">
                  <w:pPr>
                    <w:pStyle w:val="TAC"/>
                    <w:rPr>
                      <w:lang w:eastAsia="ja-JP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87D645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33CF0F" w14:textId="77777777" w:rsidR="00842949" w:rsidRPr="00E062F1" w:rsidRDefault="00842949" w:rsidP="00842949">
                  <w:pPr>
                    <w:pStyle w:val="TAC"/>
                    <w:rPr>
                      <w:rFonts w:eastAsia="PMingLiU"/>
                      <w:lang w:eastAsia="zh-TW"/>
                    </w:rPr>
                  </w:pPr>
                  <w:r w:rsidRPr="00E062F1">
                    <w:rPr>
                      <w:color w:val="000000"/>
                      <w:kern w:val="24"/>
                      <w:szCs w:val="21"/>
                      <w:lang w:eastAsia="zh-TW"/>
                    </w:rPr>
                    <w:t>5, 10, 15, 20, 25, 30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9B62EB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szCs w:val="22"/>
                      <w:lang w:eastAsia="zh-TW"/>
                    </w:rPr>
                  </w:pPr>
                  <w:r w:rsidRPr="00E062F1">
                    <w:rPr>
                      <w:rFonts w:cs="Arial"/>
                      <w:color w:val="000000"/>
                      <w:kern w:val="24"/>
                      <w:szCs w:val="21"/>
                      <w:lang w:eastAsia="zh-TW"/>
                    </w:rPr>
                    <w:t>5</w:t>
                  </w:r>
                  <w:r w:rsidRPr="00E062F1">
                    <w:rPr>
                      <w:color w:val="000000"/>
                      <w:kern w:val="24"/>
                      <w:szCs w:val="21"/>
                      <w:lang w:eastAsia="zh-TW"/>
                    </w:rPr>
                    <w:t>, 10, 15, 20</w:t>
                  </w:r>
                </w:p>
              </w:tc>
              <w:tc>
                <w:tcPr>
                  <w:tcW w:w="1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2E9D7F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lang w:eastAsia="zh-TW"/>
                    </w:rPr>
                  </w:pPr>
                  <w:r w:rsidRPr="00E062F1">
                    <w:rPr>
                      <w:rFonts w:cs="Arial"/>
                      <w:color w:val="000000"/>
                      <w:kern w:val="24"/>
                      <w:szCs w:val="21"/>
                      <w:lang w:eastAsia="zh-TW"/>
                    </w:rPr>
                    <w:t>50</w:t>
                  </w:r>
                </w:p>
              </w:tc>
              <w:tc>
                <w:tcPr>
                  <w:tcW w:w="1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5CFFF5" w14:textId="77777777" w:rsidR="00842949" w:rsidRPr="00E062F1" w:rsidRDefault="00842949" w:rsidP="00842949">
                  <w:pPr>
                    <w:pStyle w:val="TAC"/>
                    <w:rPr>
                      <w:rFonts w:cs="Arial"/>
                      <w:lang w:eastAsia="en-GB"/>
                    </w:rPr>
                  </w:pPr>
                  <w:r w:rsidRPr="00E062F1">
                    <w:rPr>
                      <w:rFonts w:eastAsia="Times New Roman"/>
                      <w:color w:val="000000"/>
                      <w:kern w:val="24"/>
                      <w:szCs w:val="21"/>
                      <w:lang w:eastAsia="zh-TW"/>
                    </w:rPr>
                    <w:t>1</w:t>
                  </w:r>
                </w:p>
              </w:tc>
            </w:tr>
            <w:tr w:rsidR="00842949" w:rsidRPr="00E062F1" w14:paraId="09A725DD" w14:textId="77777777" w:rsidTr="00B86507">
              <w:trPr>
                <w:trHeight w:val="290"/>
              </w:trPr>
              <w:tc>
                <w:tcPr>
                  <w:tcW w:w="172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CD6E8D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52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16DB43" w14:textId="77777777" w:rsidR="00842949" w:rsidRPr="00E062F1" w:rsidRDefault="00842949" w:rsidP="00842949">
                  <w:pPr>
                    <w:pStyle w:val="TAC"/>
                    <w:rPr>
                      <w:lang w:eastAsia="ja-JP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E64A1E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00000"/>
                      <w:kern w:val="24"/>
                      <w:szCs w:val="21"/>
                      <w:lang w:eastAsia="zh-TW"/>
                    </w:rPr>
                    <w:t>5</w:t>
                  </w:r>
                  <w:r w:rsidRPr="00E062F1">
                    <w:rPr>
                      <w:color w:val="000000"/>
                      <w:kern w:val="24"/>
                      <w:szCs w:val="21"/>
                      <w:lang w:eastAsia="zh-TW"/>
                    </w:rPr>
                    <w:t xml:space="preserve">, 10, 15, </w:t>
                  </w:r>
                  <w:r w:rsidRPr="003241DC">
                    <w:rPr>
                      <w:color w:val="000000"/>
                      <w:kern w:val="24"/>
                      <w:szCs w:val="21"/>
                      <w:highlight w:val="yellow"/>
                      <w:lang w:eastAsia="zh-TW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B64441" w14:textId="77777777" w:rsidR="00842949" w:rsidRPr="00E062F1" w:rsidRDefault="00842949" w:rsidP="00842949">
                  <w:pPr>
                    <w:pStyle w:val="TAC"/>
                    <w:rPr>
                      <w:rFonts w:eastAsia="PMingLiU"/>
                      <w:lang w:eastAsia="zh-TW"/>
                    </w:rPr>
                  </w:pPr>
                  <w:r w:rsidRPr="00E062F1">
                    <w:rPr>
                      <w:color w:val="000000"/>
                      <w:kern w:val="24"/>
                      <w:szCs w:val="21"/>
                      <w:lang w:eastAsia="zh-TW"/>
                    </w:rPr>
                    <w:t xml:space="preserve">5, 10, 15, </w:t>
                  </w:r>
                  <w:r w:rsidRPr="003241DC">
                    <w:rPr>
                      <w:color w:val="000000"/>
                      <w:kern w:val="24"/>
                      <w:szCs w:val="21"/>
                      <w:highlight w:val="yellow"/>
                      <w:lang w:eastAsia="zh-TW"/>
                    </w:rPr>
                    <w:t>20</w:t>
                  </w:r>
                  <w:r w:rsidRPr="00E062F1">
                    <w:rPr>
                      <w:color w:val="000000"/>
                      <w:kern w:val="24"/>
                      <w:szCs w:val="21"/>
                      <w:lang w:eastAsia="zh-TW"/>
                    </w:rPr>
                    <w:t>, 25, 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6545E8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szCs w:val="22"/>
                      <w:lang w:eastAsia="zh-TW"/>
                    </w:rPr>
                  </w:pPr>
                </w:p>
              </w:tc>
              <w:tc>
                <w:tcPr>
                  <w:tcW w:w="121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37BC63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lang w:eastAsia="zh-TW"/>
                    </w:rPr>
                  </w:pPr>
                </w:p>
              </w:tc>
              <w:tc>
                <w:tcPr>
                  <w:tcW w:w="12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42D30A" w14:textId="77777777" w:rsidR="00842949" w:rsidRPr="00E062F1" w:rsidRDefault="00842949" w:rsidP="00842949">
                  <w:pPr>
                    <w:pStyle w:val="TAC"/>
                    <w:rPr>
                      <w:rFonts w:cs="Arial"/>
                      <w:lang w:eastAsia="en-GB"/>
                    </w:rPr>
                  </w:pPr>
                </w:p>
              </w:tc>
            </w:tr>
            <w:tr w:rsidR="00842949" w:rsidRPr="00E062F1" w14:paraId="3D35B60B" w14:textId="77777777" w:rsidTr="00B86507">
              <w:trPr>
                <w:trHeight w:val="290"/>
              </w:trPr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645318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  <w:r w:rsidRPr="00E062F1">
                    <w:rPr>
                      <w:lang w:eastAsia="zh-CN"/>
                    </w:rPr>
                    <w:t>DC_5A_n5A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D4A851" w14:textId="77777777" w:rsidR="00842949" w:rsidRPr="00E062F1" w:rsidRDefault="00842949" w:rsidP="00842949">
                  <w:pPr>
                    <w:pStyle w:val="TAC"/>
                    <w:rPr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>DC_5A_n5A</w:t>
                  </w:r>
                  <w:r w:rsidRPr="00E062F1">
                    <w:rPr>
                      <w:vertAlign w:val="superscript"/>
                      <w:lang w:eastAsia="zh-TW"/>
                    </w:rP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4A1B24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  <w:r w:rsidRPr="00E062F1">
                    <w:rPr>
                      <w:lang w:eastAsia="zh-CN"/>
                    </w:rPr>
                    <w:t xml:space="preserve">5, </w:t>
                  </w:r>
                  <w:r w:rsidRPr="003241DC">
                    <w:rPr>
                      <w:highlight w:val="yellow"/>
                      <w:lang w:eastAsia="zh-CN"/>
                    </w:rPr>
                    <w:t>10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02D9D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  <w:r w:rsidRPr="00E062F1">
                    <w:rPr>
                      <w:lang w:eastAsia="zh-CN"/>
                    </w:rPr>
                    <w:t xml:space="preserve">5, </w:t>
                  </w:r>
                  <w:r w:rsidRPr="003241DC">
                    <w:rPr>
                      <w:highlight w:val="yellow"/>
                      <w:lang w:eastAsia="zh-CN"/>
                    </w:rPr>
                    <w:t>10</w:t>
                  </w:r>
                  <w:r w:rsidRPr="00E062F1">
                    <w:rPr>
                      <w:lang w:eastAsia="zh-CN"/>
                    </w:rPr>
                    <w:t>, 15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E2AB7E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szCs w:val="22"/>
                      <w:lang w:eastAsia="zh-TW"/>
                    </w:rPr>
                  </w:pP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D9B0E0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  <w:r w:rsidRPr="00E062F1">
                    <w:rPr>
                      <w:lang w:eastAsia="zh-CN"/>
                    </w:rPr>
                    <w:t>20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6372BD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  <w:r w:rsidRPr="00E062F1">
                    <w:rPr>
                      <w:lang w:eastAsia="zh-CN"/>
                    </w:rPr>
                    <w:t>0</w:t>
                  </w:r>
                </w:p>
              </w:tc>
            </w:tr>
            <w:tr w:rsidR="00842949" w:rsidRPr="00E062F1" w14:paraId="070053D0" w14:textId="77777777" w:rsidTr="00B86507">
              <w:trPr>
                <w:trHeight w:val="290"/>
              </w:trPr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95A7BA" w14:textId="77777777" w:rsidR="00842949" w:rsidRPr="00E062F1" w:rsidRDefault="00842949" w:rsidP="00842949">
                  <w:pPr>
                    <w:pStyle w:val="TAC"/>
                    <w:rPr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>DC_7A_n7A</w:t>
                  </w:r>
                  <w:r w:rsidRPr="00E062F1">
                    <w:rPr>
                      <w:vertAlign w:val="superscript"/>
                      <w:lang w:eastAsia="zh-TW"/>
                    </w:rPr>
                    <w:t>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05B59" w14:textId="77777777" w:rsidR="00842949" w:rsidRPr="00E062F1" w:rsidRDefault="00842949" w:rsidP="00842949">
                  <w:pPr>
                    <w:pStyle w:val="TAC"/>
                    <w:rPr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>DC_7A_n7A</w:t>
                  </w:r>
                  <w:r w:rsidRPr="00E062F1">
                    <w:rPr>
                      <w:vertAlign w:val="superscript"/>
                      <w:lang w:eastAsia="zh-TW"/>
                    </w:rP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CD1177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 xml:space="preserve">5, 10, 15, </w:t>
                  </w:r>
                  <w:r w:rsidRPr="003241DC">
                    <w:rPr>
                      <w:highlight w:val="yellow"/>
                      <w:lang w:eastAsia="zh-CN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23DB8C" w14:textId="77777777" w:rsidR="00842949" w:rsidRPr="00E062F1" w:rsidRDefault="00842949" w:rsidP="00842949">
                  <w:pPr>
                    <w:pStyle w:val="TAC"/>
                    <w:rPr>
                      <w:rFonts w:eastAsia="PMingLiU"/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 xml:space="preserve">5, 10, 15, </w:t>
                  </w:r>
                  <w:r w:rsidRPr="003241DC">
                    <w:rPr>
                      <w:highlight w:val="yellow"/>
                      <w:lang w:eastAsia="zh-CN"/>
                    </w:rPr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AA511E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szCs w:val="22"/>
                      <w:lang w:eastAsia="zh-TW"/>
                    </w:rPr>
                  </w:pP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F6BBC6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lang w:eastAsia="zh-TW"/>
                    </w:rPr>
                  </w:pPr>
                  <w:r w:rsidRPr="00E062F1">
                    <w:rPr>
                      <w:lang w:eastAsia="zh-CN"/>
                    </w:rPr>
                    <w:t>40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8E6689" w14:textId="77777777" w:rsidR="00842949" w:rsidRPr="00E062F1" w:rsidRDefault="00842949" w:rsidP="00842949">
                  <w:pPr>
                    <w:pStyle w:val="TAC"/>
                    <w:rPr>
                      <w:rFonts w:cs="Arial"/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>0</w:t>
                  </w:r>
                </w:p>
              </w:tc>
            </w:tr>
            <w:tr w:rsidR="00842949" w:rsidRPr="00E062F1" w14:paraId="16178E8B" w14:textId="77777777" w:rsidTr="00B86507">
              <w:trPr>
                <w:trHeight w:val="290"/>
              </w:trPr>
              <w:tc>
                <w:tcPr>
                  <w:tcW w:w="1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9C1553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 xml:space="preserve">DC_41A_n41A </w:t>
                  </w:r>
                </w:p>
              </w:tc>
              <w:tc>
                <w:tcPr>
                  <w:tcW w:w="1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EAE4ED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ja-JP"/>
                    </w:rPr>
                    <w:t>DC_41A_n41A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5D0E6B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446158">
                    <w:rPr>
                      <w:highlight w:val="red"/>
                      <w:lang w:eastAsia="en-GB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FF1329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40, 60, 80,100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8EE223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86352E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120</w:t>
                  </w:r>
                </w:p>
              </w:tc>
              <w:tc>
                <w:tcPr>
                  <w:tcW w:w="1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B2DEBC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0</w:t>
                  </w:r>
                </w:p>
              </w:tc>
            </w:tr>
            <w:tr w:rsidR="00842949" w:rsidRPr="00E062F1" w14:paraId="49FFFC5E" w14:textId="77777777" w:rsidTr="00B86507">
              <w:trPr>
                <w:trHeight w:val="29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41F79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8288B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383031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9D9D85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40, 60, 80,100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B0C95C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20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29CAA6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048A6" w14:textId="77777777" w:rsidR="00842949" w:rsidRPr="00E062F1" w:rsidRDefault="00842949" w:rsidP="00842949">
                  <w:pPr>
                    <w:pStyle w:val="TAC"/>
                    <w:rPr>
                      <w:rFonts w:ascii="Calibri" w:hAnsi="Calibri" w:cs="Calibri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842949" w:rsidRPr="00E062F1" w14:paraId="100CA5D8" w14:textId="77777777" w:rsidTr="00B86507">
              <w:trPr>
                <w:trHeight w:val="29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8189D9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9232A9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AE355D" w14:textId="77777777" w:rsidR="00842949" w:rsidRPr="00E062F1" w:rsidRDefault="00842949" w:rsidP="00842949">
                  <w:pPr>
                    <w:pStyle w:val="TAC"/>
                  </w:pPr>
                  <w:r w:rsidRPr="00446158">
                    <w:rPr>
                      <w:highlight w:val="red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4224EC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40, 50, 60, 80,100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8F6067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723420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120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4667E6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1</w:t>
                  </w:r>
                </w:p>
              </w:tc>
            </w:tr>
            <w:tr w:rsidR="00842949" w:rsidRPr="00E062F1" w14:paraId="59E546CC" w14:textId="77777777" w:rsidTr="00B86507">
              <w:trPr>
                <w:trHeight w:val="29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043074A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7B8816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20848A" w14:textId="77777777" w:rsidR="00842949" w:rsidRPr="00E062F1" w:rsidRDefault="00842949" w:rsidP="00842949">
                  <w:pPr>
                    <w:pStyle w:val="TAC"/>
                  </w:pP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898616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40, 50, 60, 80,100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9DFAC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20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68F9E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7AD6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</w:tr>
            <w:tr w:rsidR="00842949" w:rsidRPr="00E062F1" w14:paraId="4CA2D907" w14:textId="77777777" w:rsidTr="00B86507">
              <w:trPr>
                <w:trHeight w:val="29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D9DEE5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48C86B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3D6074" w14:textId="77777777" w:rsidR="00842949" w:rsidRPr="00E062F1" w:rsidRDefault="00842949" w:rsidP="00842949">
                  <w:pPr>
                    <w:pStyle w:val="TAC"/>
                  </w:pPr>
                  <w:r w:rsidRPr="003241DC">
                    <w:rPr>
                      <w:rFonts w:cs="Arial"/>
                      <w:color w:val="0D0D0D"/>
                      <w:szCs w:val="18"/>
                      <w:highlight w:val="yellow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AA02BA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 xml:space="preserve">10, </w:t>
                  </w:r>
                  <w:r w:rsidRPr="003241DC">
                    <w:rPr>
                      <w:rFonts w:cs="Arial"/>
                      <w:color w:val="0D0D0D"/>
                      <w:szCs w:val="18"/>
                      <w:highlight w:val="yellow"/>
                    </w:rPr>
                    <w:t>20,</w:t>
                  </w:r>
                  <w:r w:rsidRPr="00E062F1">
                    <w:rPr>
                      <w:rFonts w:cs="Arial"/>
                      <w:color w:val="0D0D0D"/>
                      <w:szCs w:val="18"/>
                    </w:rPr>
                    <w:t xml:space="preserve"> 30, 40, 50, 60, 80,100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3797D0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C7E2F4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>120</w:t>
                  </w:r>
                </w:p>
              </w:tc>
              <w:tc>
                <w:tcPr>
                  <w:tcW w:w="0" w:type="auto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5A5CB1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>2</w:t>
                  </w:r>
                </w:p>
              </w:tc>
            </w:tr>
            <w:tr w:rsidR="00842949" w:rsidRPr="00E062F1" w14:paraId="2F99EC4B" w14:textId="77777777" w:rsidTr="00B86507">
              <w:trPr>
                <w:trHeight w:val="29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6CBC82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C888E55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C93B2E" w14:textId="77777777" w:rsidR="00842949" w:rsidRPr="00E062F1" w:rsidRDefault="00842949" w:rsidP="00842949">
                  <w:pPr>
                    <w:pStyle w:val="TAC"/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F0278F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10, 20, 30, 40, 50, 60, 80,100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2A563D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E3B5254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D23722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</w:tr>
            <w:tr w:rsidR="00842949" w:rsidRPr="00E062F1" w14:paraId="5B355672" w14:textId="77777777" w:rsidTr="00B86507">
              <w:trPr>
                <w:trHeight w:val="29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0AC406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B0EFEA9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4C6320" w14:textId="77777777" w:rsidR="00842949" w:rsidRPr="00E062F1" w:rsidRDefault="00842949" w:rsidP="00842949">
                  <w:pPr>
                    <w:pStyle w:val="TAC"/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10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839245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20, 30, 40, 50, 60, 80,100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8F647E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0F0053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E8C6617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</w:tr>
            <w:tr w:rsidR="00842949" w:rsidRPr="00E062F1" w14:paraId="75EFCBFA" w14:textId="77777777" w:rsidTr="00B86507">
              <w:trPr>
                <w:trHeight w:val="29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2484E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C999A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FD6470" w14:textId="77777777" w:rsidR="00842949" w:rsidRPr="00E062F1" w:rsidRDefault="00842949" w:rsidP="00842949">
                  <w:pPr>
                    <w:pStyle w:val="TAC"/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 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02FF11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20, 30, 40, 50, 60, 80,100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001BF8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color w:val="0D0D0D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3DEF69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163B5A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</w:tr>
            <w:tr w:rsidR="00842949" w:rsidRPr="00E062F1" w14:paraId="5F6C6F3E" w14:textId="77777777" w:rsidTr="00B86507">
              <w:trPr>
                <w:trHeight w:val="290"/>
              </w:trPr>
              <w:tc>
                <w:tcPr>
                  <w:tcW w:w="1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CE9E1A" w14:textId="77777777" w:rsidR="00842949" w:rsidRPr="00E062F1" w:rsidRDefault="00842949" w:rsidP="00842949">
                  <w:pPr>
                    <w:pStyle w:val="TAC"/>
                    <w:rPr>
                      <w:lang w:eastAsia="zh-TW"/>
                    </w:rPr>
                  </w:pPr>
                  <w:r w:rsidRPr="00E062F1">
                    <w:rPr>
                      <w:rFonts w:cs="Arial"/>
                      <w:lang w:eastAsia="zh-CN"/>
                    </w:rPr>
                    <w:t>DC_48A_n48A</w:t>
                  </w:r>
                  <w:r w:rsidRPr="00E062F1">
                    <w:rPr>
                      <w:rFonts w:cs="Arial"/>
                      <w:vertAlign w:val="superscript"/>
                      <w:lang w:eastAsia="zh-TW"/>
                    </w:rPr>
                    <w:t>4</w:t>
                  </w:r>
                </w:p>
              </w:tc>
              <w:tc>
                <w:tcPr>
                  <w:tcW w:w="1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93FACD" w14:textId="77777777" w:rsidR="00842949" w:rsidRPr="00E062F1" w:rsidRDefault="00842949" w:rsidP="00842949">
                  <w:pPr>
                    <w:pStyle w:val="TAC"/>
                    <w:rPr>
                      <w:lang w:eastAsia="zh-TW"/>
                    </w:rPr>
                  </w:pPr>
                  <w:r w:rsidRPr="00E062F1">
                    <w:rPr>
                      <w:rFonts w:cs="Arial"/>
                      <w:lang w:eastAsia="zh-CN"/>
                    </w:rPr>
                    <w:t>DC_48A_n48A</w:t>
                  </w:r>
                  <w:r w:rsidRPr="00E062F1">
                    <w:rPr>
                      <w:rFonts w:cs="Arial"/>
                      <w:vertAlign w:val="superscript"/>
                      <w:lang w:eastAsia="zh-TW"/>
                    </w:rP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095C84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rFonts w:cs="Arial"/>
                      <w:lang w:eastAsia="zh-CN"/>
                    </w:rPr>
                    <w:t xml:space="preserve">5, 10, 15, </w:t>
                  </w:r>
                  <w:r w:rsidRPr="003241DC">
                    <w:rPr>
                      <w:rFonts w:cs="Arial"/>
                      <w:highlight w:val="yellow"/>
                      <w:lang w:eastAsia="zh-CN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2F302F" w14:textId="77777777" w:rsidR="00842949" w:rsidRPr="00E062F1" w:rsidRDefault="00842949" w:rsidP="00842949">
                  <w:pPr>
                    <w:pStyle w:val="TAC"/>
                    <w:rPr>
                      <w:rFonts w:eastAsia="PMingLiU"/>
                      <w:lang w:eastAsia="zh-TW"/>
                    </w:rPr>
                  </w:pPr>
                  <w:r w:rsidRPr="00E062F1">
                    <w:rPr>
                      <w:rFonts w:cs="Arial"/>
                      <w:lang w:eastAsia="zh-CN"/>
                    </w:rPr>
                    <w:t xml:space="preserve">5, 10, 15, </w:t>
                  </w:r>
                  <w:r w:rsidRPr="003241DC">
                    <w:rPr>
                      <w:rFonts w:cs="Arial"/>
                      <w:highlight w:val="yellow"/>
                      <w:lang w:eastAsia="zh-CN"/>
                    </w:rPr>
                    <w:t>20</w:t>
                  </w:r>
                  <w:r w:rsidRPr="00E062F1">
                    <w:rPr>
                      <w:rFonts w:cs="Arial"/>
                      <w:lang w:eastAsia="zh-CN"/>
                    </w:rPr>
                    <w:t>, 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585B34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szCs w:val="22"/>
                      <w:lang w:eastAsia="zh-TW"/>
                    </w:rPr>
                  </w:pPr>
                </w:p>
              </w:tc>
              <w:tc>
                <w:tcPr>
                  <w:tcW w:w="1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AFDBE3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lang w:eastAsia="zh-TW"/>
                    </w:rPr>
                  </w:pPr>
                  <w:r w:rsidRPr="00E062F1">
                    <w:rPr>
                      <w:lang w:eastAsia="zh-TW"/>
                    </w:rPr>
                    <w:t>6</w:t>
                  </w:r>
                  <w:r w:rsidRPr="00E062F1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1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939949" w14:textId="77777777" w:rsidR="00842949" w:rsidRPr="00E062F1" w:rsidRDefault="00842949" w:rsidP="00842949">
                  <w:pPr>
                    <w:pStyle w:val="TAC"/>
                    <w:rPr>
                      <w:rFonts w:cs="Arial"/>
                      <w:lang w:eastAsia="en-GB"/>
                    </w:rPr>
                  </w:pPr>
                  <w:r w:rsidRPr="00E062F1">
                    <w:rPr>
                      <w:lang w:eastAsia="zh-CN"/>
                    </w:rPr>
                    <w:t>0</w:t>
                  </w:r>
                </w:p>
              </w:tc>
            </w:tr>
            <w:tr w:rsidR="00842949" w:rsidRPr="00E062F1" w14:paraId="1803A6DC" w14:textId="77777777" w:rsidTr="00B86507">
              <w:trPr>
                <w:trHeight w:val="290"/>
              </w:trPr>
              <w:tc>
                <w:tcPr>
                  <w:tcW w:w="172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F482AD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152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4608EF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D16363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DE8708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  <w:r w:rsidRPr="00E062F1">
                    <w:rPr>
                      <w:rFonts w:cs="Arial"/>
                      <w:lang w:eastAsia="zh-CN"/>
                    </w:rPr>
                    <w:t>5, 10, 15, 20, 40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EF3558" w14:textId="77777777" w:rsidR="00842949" w:rsidRPr="00E062F1" w:rsidRDefault="00842949" w:rsidP="00842949">
                  <w:pPr>
                    <w:pStyle w:val="TAC"/>
                    <w:rPr>
                      <w:rFonts w:eastAsia="PMingLiU" w:cs="Arial"/>
                      <w:szCs w:val="22"/>
                      <w:lang w:eastAsia="zh-TW"/>
                    </w:rPr>
                  </w:pPr>
                  <w:r w:rsidRPr="00E062F1">
                    <w:rPr>
                      <w:rFonts w:cs="Arial"/>
                      <w:lang w:eastAsia="zh-CN"/>
                    </w:rPr>
                    <w:t>5, 10, 15, 20</w:t>
                  </w:r>
                </w:p>
              </w:tc>
              <w:tc>
                <w:tcPr>
                  <w:tcW w:w="121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DE4FFA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12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AF0FF3" w14:textId="77777777" w:rsidR="00842949" w:rsidRPr="00E062F1" w:rsidRDefault="00842949" w:rsidP="00842949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842949" w:rsidRPr="00E062F1" w14:paraId="7EB542E9" w14:textId="77777777" w:rsidTr="00B86507">
              <w:trPr>
                <w:trHeight w:val="290"/>
              </w:trPr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38BED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DC_66A_n66A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BEFF8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DC_66A_n66A</w:t>
                  </w:r>
                  <w:r w:rsidRPr="00E062F1">
                    <w:rPr>
                      <w:vertAlign w:val="superscript"/>
                      <w:lang w:eastAsia="en-GB"/>
                    </w:rP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B1D403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 xml:space="preserve">5, 10, 15, </w:t>
                  </w:r>
                  <w:r w:rsidRPr="003241DC">
                    <w:rPr>
                      <w:highlight w:val="yellow"/>
                      <w:lang w:eastAsia="en-GB"/>
                    </w:rPr>
                    <w:t>20</w:t>
                  </w:r>
                </w:p>
              </w:tc>
              <w:tc>
                <w:tcPr>
                  <w:tcW w:w="1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1F458A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 xml:space="preserve">5, 10, 15, </w:t>
                  </w:r>
                  <w:r w:rsidRPr="003241DC">
                    <w:rPr>
                      <w:highlight w:val="yellow"/>
                      <w:lang w:eastAsia="en-GB"/>
                    </w:rPr>
                    <w:t>20</w:t>
                  </w:r>
                  <w:r w:rsidRPr="00E062F1">
                    <w:rPr>
                      <w:lang w:eastAsia="en-GB"/>
                    </w:rPr>
                    <w:t>, 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BB9FCB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EDEE5D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DE216D" w14:textId="77777777" w:rsidR="00842949" w:rsidRPr="00E062F1" w:rsidRDefault="00842949" w:rsidP="00842949">
                  <w:pPr>
                    <w:pStyle w:val="TAC"/>
                    <w:rPr>
                      <w:lang w:eastAsia="en-GB"/>
                    </w:rPr>
                  </w:pPr>
                  <w:r w:rsidRPr="00E062F1">
                    <w:rPr>
                      <w:lang w:eastAsia="en-GB"/>
                    </w:rPr>
                    <w:t>0</w:t>
                  </w:r>
                </w:p>
              </w:tc>
            </w:tr>
          </w:tbl>
          <w:p w14:paraId="0D7838FE" w14:textId="77777777" w:rsidR="00842949" w:rsidRDefault="00842949" w:rsidP="00627704">
            <w:pPr>
              <w:spacing w:after="0"/>
              <w:jc w:val="both"/>
              <w:rPr>
                <w:rFonts w:eastAsia="DengXian"/>
                <w:lang w:eastAsia="zh-CN"/>
              </w:rPr>
            </w:pPr>
          </w:p>
        </w:tc>
      </w:tr>
    </w:tbl>
    <w:p w14:paraId="3C06F298" w14:textId="337896C3" w:rsidR="00842949" w:rsidRDefault="00842949" w:rsidP="00627704">
      <w:pPr>
        <w:spacing w:after="0"/>
        <w:jc w:val="both"/>
        <w:rPr>
          <w:rFonts w:eastAsia="DengXian"/>
          <w:lang w:eastAsia="zh-CN"/>
        </w:rPr>
      </w:pPr>
    </w:p>
    <w:p w14:paraId="76563FD4" w14:textId="28193237" w:rsidR="002D2E4C" w:rsidRDefault="002D2E4C" w:rsidP="002D2E4C">
      <w:pPr>
        <w:spacing w:after="0"/>
        <w:jc w:val="both"/>
        <w:rPr>
          <w:lang w:eastAsia="ja-JP"/>
        </w:rPr>
      </w:pPr>
      <w:r>
        <w:rPr>
          <w:lang w:eastAsia="ja-JP"/>
        </w:rPr>
        <w:t>From th</w:t>
      </w:r>
      <w:r w:rsidR="00646413">
        <w:rPr>
          <w:lang w:eastAsia="ja-JP"/>
        </w:rPr>
        <w:t>e above</w:t>
      </w:r>
      <w:r>
        <w:rPr>
          <w:lang w:eastAsia="ja-JP"/>
        </w:rPr>
        <w:t xml:space="preserve"> table, w</w:t>
      </w:r>
      <w:r w:rsidRPr="002D2E4C">
        <w:rPr>
          <w:lang w:eastAsia="ja-JP"/>
        </w:rPr>
        <w:t>e</w:t>
      </w:r>
      <w:r>
        <w:rPr>
          <w:lang w:eastAsia="ja-JP"/>
        </w:rPr>
        <w:t xml:space="preserve"> can observe that most of the EN-DC</w:t>
      </w:r>
      <w:r w:rsidRPr="002D2E4C">
        <w:rPr>
          <w:lang w:eastAsia="ja-JP"/>
        </w:rPr>
        <w:t xml:space="preserve"> combinations have the configuration with same BWs</w:t>
      </w:r>
      <w:r>
        <w:rPr>
          <w:lang w:eastAsia="ja-JP"/>
        </w:rPr>
        <w:t xml:space="preserve">. At the CA </w:t>
      </w: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in the last meeting, following agreements were made. </w:t>
      </w:r>
    </w:p>
    <w:p w14:paraId="37F950D8" w14:textId="77777777" w:rsidR="002D2E4C" w:rsidRDefault="002D2E4C" w:rsidP="002D2E4C">
      <w:pPr>
        <w:spacing w:after="0"/>
        <w:jc w:val="both"/>
        <w:rPr>
          <w:lang w:eastAsia="ja-JP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2E4C" w14:paraId="00B7760A" w14:textId="77777777" w:rsidTr="002D2E4C">
        <w:tc>
          <w:tcPr>
            <w:tcW w:w="9631" w:type="dxa"/>
          </w:tcPr>
          <w:p w14:paraId="6AFF88BD" w14:textId="77777777" w:rsidR="002D2E4C" w:rsidRPr="002D2E4C" w:rsidRDefault="002D2E4C" w:rsidP="002D2E4C">
            <w:pPr>
              <w:spacing w:after="0"/>
              <w:jc w:val="both"/>
              <w:rPr>
                <w:lang w:eastAsia="ja-JP"/>
              </w:rPr>
            </w:pPr>
            <w:r w:rsidRPr="002D2E4C">
              <w:rPr>
                <w:lang w:eastAsia="ja-JP"/>
              </w:rPr>
              <w:t>Channel bandwidth combination for testing</w:t>
            </w:r>
          </w:p>
          <w:p w14:paraId="682DA342" w14:textId="77777777" w:rsidR="002D2E4C" w:rsidRPr="002D2E4C" w:rsidRDefault="002D2E4C" w:rsidP="002D2E4C">
            <w:pPr>
              <w:pStyle w:val="afb"/>
              <w:numPr>
                <w:ilvl w:val="0"/>
                <w:numId w:val="29"/>
              </w:numPr>
              <w:spacing w:after="0"/>
              <w:jc w:val="both"/>
              <w:rPr>
                <w:lang w:eastAsia="ja-JP"/>
              </w:rPr>
            </w:pPr>
            <w:r w:rsidRPr="002D2E4C">
              <w:rPr>
                <w:lang w:eastAsia="ja-JP"/>
              </w:rPr>
              <w:t>As baseline, use the following approach</w:t>
            </w:r>
          </w:p>
          <w:p w14:paraId="39DD0AB2" w14:textId="77777777" w:rsidR="002D2E4C" w:rsidRPr="002D2E4C" w:rsidRDefault="002D2E4C" w:rsidP="002D2E4C">
            <w:pPr>
              <w:pStyle w:val="afb"/>
              <w:numPr>
                <w:ilvl w:val="1"/>
                <w:numId w:val="29"/>
              </w:numPr>
              <w:spacing w:after="0"/>
              <w:jc w:val="both"/>
              <w:rPr>
                <w:lang w:eastAsia="ja-JP"/>
              </w:rPr>
            </w:pPr>
            <w:r w:rsidRPr="002D2E4C">
              <w:rPr>
                <w:lang w:eastAsia="ja-JP"/>
              </w:rPr>
              <w:t>Step 1: First select the CBW combinations with the same BWs in each carrier</w:t>
            </w:r>
          </w:p>
          <w:p w14:paraId="6FF021D5" w14:textId="77777777" w:rsidR="002D2E4C" w:rsidRPr="002D2E4C" w:rsidRDefault="002D2E4C" w:rsidP="002D2E4C">
            <w:pPr>
              <w:pStyle w:val="afb"/>
              <w:numPr>
                <w:ilvl w:val="2"/>
                <w:numId w:val="29"/>
              </w:numPr>
              <w:spacing w:after="0"/>
              <w:jc w:val="both"/>
              <w:rPr>
                <w:lang w:eastAsia="ja-JP"/>
              </w:rPr>
            </w:pPr>
            <w:r w:rsidRPr="002D2E4C">
              <w:rPr>
                <w:lang w:eastAsia="ja-JP"/>
              </w:rPr>
              <w:t>If there is no such CBW combination, select the CBW combinations with smallest CBW difference between the two carriers, and the carrier with [larger or smaller] CBW will be used for test.</w:t>
            </w:r>
          </w:p>
          <w:p w14:paraId="3EA2A597" w14:textId="6A4EDA0B" w:rsidR="002D2E4C" w:rsidRPr="002D2E4C" w:rsidRDefault="002D2E4C" w:rsidP="002D2E4C">
            <w:pPr>
              <w:pStyle w:val="afb"/>
              <w:numPr>
                <w:ilvl w:val="1"/>
                <w:numId w:val="29"/>
              </w:numPr>
              <w:spacing w:after="0"/>
              <w:jc w:val="both"/>
              <w:rPr>
                <w:lang w:eastAsia="ja-JP"/>
              </w:rPr>
            </w:pPr>
            <w:r w:rsidRPr="002D2E4C">
              <w:rPr>
                <w:lang w:eastAsia="ja-JP"/>
              </w:rPr>
              <w:t>Step 2: Among the CBW combinations selected from step 1, select the CA combination with largest aggregated CBW</w:t>
            </w:r>
          </w:p>
        </w:tc>
      </w:tr>
    </w:tbl>
    <w:p w14:paraId="35B94AD2" w14:textId="70B6201F" w:rsidR="002D2E4C" w:rsidRDefault="002D2E4C" w:rsidP="002D2E4C">
      <w:pPr>
        <w:spacing w:after="0"/>
        <w:jc w:val="both"/>
        <w:rPr>
          <w:lang w:eastAsia="ja-JP"/>
        </w:rPr>
      </w:pPr>
    </w:p>
    <w:p w14:paraId="416CB693" w14:textId="722C3DEC" w:rsidR="002D2E4C" w:rsidRDefault="002D2E4C" w:rsidP="002D2E4C">
      <w:pPr>
        <w:spacing w:after="0"/>
        <w:jc w:val="both"/>
        <w:rPr>
          <w:rFonts w:eastAsia="SimSun"/>
          <w:sz w:val="21"/>
          <w:lang w:eastAsia="zh-CN" w:bidi="hi-IN"/>
        </w:rPr>
      </w:pPr>
      <w:r>
        <w:rPr>
          <w:lang w:eastAsia="ja-JP"/>
        </w:rPr>
        <w:t xml:space="preserve">If the same method is applied for </w:t>
      </w:r>
      <w:r w:rsidRPr="00E062F1">
        <w:t>intra-band non-contiguous</w:t>
      </w:r>
      <w:r>
        <w:t xml:space="preserve"> EN-DC</w:t>
      </w:r>
      <w:r>
        <w:rPr>
          <w:lang w:eastAsia="ja-JP"/>
        </w:rPr>
        <w:t xml:space="preserve">, </w:t>
      </w:r>
      <w:r w:rsidRPr="002D2E4C">
        <w:rPr>
          <w:rFonts w:eastAsiaTheme="minorEastAsia"/>
          <w:lang w:eastAsia="zh-CN"/>
        </w:rPr>
        <w:t xml:space="preserve">Rx images can be properly observed </w:t>
      </w:r>
      <w:r>
        <w:rPr>
          <w:rFonts w:eastAsiaTheme="minorEastAsia"/>
          <w:lang w:eastAsia="zh-CN"/>
        </w:rPr>
        <w:t xml:space="preserve">in NR channel bandwidth in most of </w:t>
      </w:r>
      <w:r w:rsidRPr="002D2E4C">
        <w:rPr>
          <w:rFonts w:eastAsiaTheme="minorEastAsia"/>
          <w:lang w:eastAsia="zh-CN"/>
        </w:rPr>
        <w:t>test cases</w:t>
      </w:r>
      <w:r w:rsidRPr="00160036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B93DAD">
        <w:rPr>
          <w:rFonts w:eastAsia="SimSun" w:hint="eastAsia"/>
          <w:sz w:val="21"/>
          <w:lang w:eastAsia="zh-CN" w:bidi="hi-IN"/>
        </w:rPr>
        <w:t>I</w:t>
      </w:r>
      <w:r>
        <w:rPr>
          <w:rFonts w:eastAsia="SimSun"/>
          <w:sz w:val="21"/>
          <w:lang w:eastAsia="zh-CN" w:bidi="hi-IN"/>
        </w:rPr>
        <w:t xml:space="preserve">n addition, since </w:t>
      </w:r>
      <w:r w:rsidRPr="002D2E4C">
        <w:rPr>
          <w:rFonts w:eastAsia="SimSun"/>
          <w:sz w:val="21"/>
          <w:lang w:eastAsia="zh-CN" w:bidi="hi-IN"/>
        </w:rPr>
        <w:t>the maximum bandwidth for LTE is 20MHz, the paired channel bandwidth for NR for test</w:t>
      </w:r>
      <w:r>
        <w:rPr>
          <w:rFonts w:eastAsia="SimSun"/>
          <w:sz w:val="21"/>
          <w:lang w:eastAsia="zh-CN" w:bidi="hi-IN"/>
        </w:rPr>
        <w:t>ing</w:t>
      </w:r>
      <w:r w:rsidRPr="002D2E4C">
        <w:rPr>
          <w:rFonts w:eastAsia="SimSun"/>
          <w:sz w:val="21"/>
          <w:lang w:eastAsia="zh-CN" w:bidi="hi-IN"/>
        </w:rPr>
        <w:t xml:space="preserve"> is only not larger than 20MHz</w:t>
      </w:r>
      <w:r>
        <w:rPr>
          <w:rFonts w:eastAsia="SimSun"/>
          <w:sz w:val="21"/>
          <w:lang w:eastAsia="zh-CN" w:bidi="hi-IN"/>
        </w:rPr>
        <w:t>. Thus, t</w:t>
      </w:r>
      <w:r w:rsidRPr="002D2E4C">
        <w:rPr>
          <w:rFonts w:eastAsia="SimSun"/>
          <w:sz w:val="21"/>
          <w:lang w:eastAsia="zh-CN" w:bidi="hi-IN"/>
        </w:rPr>
        <w:t>he potential performance gap between the different CBWs for the in</w:t>
      </w:r>
      <w:r>
        <w:rPr>
          <w:rFonts w:eastAsia="SimSun"/>
          <w:sz w:val="21"/>
          <w:lang w:eastAsia="zh-CN" w:bidi="hi-IN"/>
        </w:rPr>
        <w:t>tra</w:t>
      </w:r>
      <w:r w:rsidRPr="002D2E4C">
        <w:rPr>
          <w:rFonts w:eastAsia="SimSun"/>
          <w:sz w:val="21"/>
          <w:lang w:eastAsia="zh-CN" w:bidi="hi-IN"/>
        </w:rPr>
        <w:t xml:space="preserve">-band non-contiguous EN-DC power imbalance test </w:t>
      </w:r>
      <w:r w:rsidR="00646413">
        <w:rPr>
          <w:rFonts w:eastAsia="SimSun"/>
          <w:sz w:val="21"/>
          <w:lang w:eastAsia="zh-CN" w:bidi="hi-IN"/>
        </w:rPr>
        <w:t>can be</w:t>
      </w:r>
      <w:r w:rsidRPr="002D2E4C">
        <w:rPr>
          <w:rFonts w:eastAsia="SimSun"/>
          <w:sz w:val="21"/>
          <w:lang w:eastAsia="zh-CN" w:bidi="hi-IN"/>
        </w:rPr>
        <w:t xml:space="preserve"> considered to be lower or </w:t>
      </w:r>
      <w:r w:rsidRPr="002D2E4C">
        <w:rPr>
          <w:rFonts w:eastAsia="SimSun"/>
          <w:sz w:val="21"/>
          <w:lang w:eastAsia="zh-CN" w:bidi="hi-IN"/>
        </w:rPr>
        <w:lastRenderedPageBreak/>
        <w:t>comparable to that of the CA power imbalance test.</w:t>
      </w:r>
      <w:r>
        <w:rPr>
          <w:rFonts w:eastAsia="SimSun"/>
          <w:sz w:val="21"/>
          <w:lang w:eastAsia="zh-CN" w:bidi="hi-IN"/>
        </w:rPr>
        <w:t xml:space="preserve"> </w:t>
      </w:r>
      <w:r w:rsidR="00DC5B77">
        <w:rPr>
          <w:rFonts w:eastAsia="SimSun"/>
          <w:sz w:val="21"/>
          <w:lang w:eastAsia="zh-CN" w:bidi="hi-IN"/>
        </w:rPr>
        <w:t>Based on the above discussion, w</w:t>
      </w:r>
      <w:r>
        <w:rPr>
          <w:rFonts w:eastAsia="SimSun"/>
          <w:sz w:val="21"/>
          <w:lang w:eastAsia="zh-CN" w:bidi="hi-IN"/>
        </w:rPr>
        <w:t xml:space="preserve">e </w:t>
      </w:r>
      <w:r>
        <w:rPr>
          <w:rFonts w:eastAsiaTheme="minorEastAsia" w:hint="eastAsia"/>
          <w:sz w:val="21"/>
          <w:lang w:eastAsia="ja-JP" w:bidi="hi-IN"/>
        </w:rPr>
        <w:t xml:space="preserve">consider </w:t>
      </w:r>
      <w:r>
        <w:rPr>
          <w:rFonts w:eastAsiaTheme="minorEastAsia"/>
          <w:sz w:val="21"/>
          <w:lang w:eastAsia="ja-JP" w:bidi="hi-IN"/>
        </w:rPr>
        <w:t>that</w:t>
      </w:r>
      <w:r>
        <w:rPr>
          <w:rFonts w:eastAsiaTheme="minorEastAsia" w:hint="eastAsia"/>
          <w:sz w:val="21"/>
          <w:lang w:eastAsia="ja-JP" w:bidi="hi-IN"/>
        </w:rPr>
        <w:t xml:space="preserve"> </w:t>
      </w:r>
      <w:r>
        <w:rPr>
          <w:rFonts w:eastAsia="SimSun"/>
          <w:sz w:val="21"/>
          <w:lang w:eastAsia="zh-CN" w:bidi="hi-IN"/>
        </w:rPr>
        <w:t>i</w:t>
      </w:r>
      <w:r w:rsidRPr="002D2E4C">
        <w:rPr>
          <w:rFonts w:eastAsia="SimSun"/>
          <w:sz w:val="21"/>
          <w:lang w:eastAsia="zh-CN" w:bidi="hi-IN"/>
        </w:rPr>
        <w:t>t is feasible to define bandwidth agnostic requirements</w:t>
      </w:r>
      <w:r>
        <w:rPr>
          <w:rFonts w:eastAsia="SimSun"/>
          <w:sz w:val="21"/>
          <w:lang w:eastAsia="zh-CN" w:bidi="hi-IN"/>
        </w:rPr>
        <w:t xml:space="preserve">. </w:t>
      </w:r>
    </w:p>
    <w:p w14:paraId="54D96F15" w14:textId="77777777" w:rsidR="002D2E4C" w:rsidRPr="002D2E4C" w:rsidRDefault="002D2E4C" w:rsidP="002D2E4C">
      <w:pPr>
        <w:spacing w:after="0"/>
        <w:jc w:val="both"/>
        <w:rPr>
          <w:lang w:eastAsia="ja-JP"/>
        </w:rPr>
      </w:pPr>
    </w:p>
    <w:p w14:paraId="7059E354" w14:textId="6479AAAE" w:rsidR="002D2E4C" w:rsidRDefault="002D2E4C" w:rsidP="002D2E4C">
      <w:pPr>
        <w:spacing w:after="0"/>
        <w:jc w:val="both"/>
        <w:rPr>
          <w:b/>
          <w:lang w:eastAsia="ja-JP"/>
        </w:rPr>
      </w:pPr>
      <w:r w:rsidRPr="002D2E4C">
        <w:rPr>
          <w:rFonts w:hint="eastAsia"/>
          <w:b/>
          <w:lang w:eastAsia="ja-JP"/>
        </w:rPr>
        <w:t xml:space="preserve">Observation 1: </w:t>
      </w:r>
      <w:r w:rsidRPr="002D2E4C">
        <w:rPr>
          <w:b/>
          <w:lang w:eastAsia="ja-JP"/>
        </w:rPr>
        <w:t>Most of the intra-band non-contiguous EN-DC combinations have the configuration with same BWs.</w:t>
      </w:r>
      <w:r>
        <w:rPr>
          <w:b/>
          <w:lang w:eastAsia="ja-JP"/>
        </w:rPr>
        <w:t xml:space="preserve"> </w:t>
      </w:r>
      <w:r w:rsidRPr="002D2E4C">
        <w:rPr>
          <w:b/>
          <w:lang w:eastAsia="ja-JP"/>
        </w:rPr>
        <w:t>If the same method</w:t>
      </w:r>
      <w:r>
        <w:rPr>
          <w:b/>
          <w:lang w:eastAsia="ja-JP"/>
        </w:rPr>
        <w:t>, i.e. c</w:t>
      </w:r>
      <w:r w:rsidRPr="002D2E4C">
        <w:rPr>
          <w:b/>
          <w:lang w:eastAsia="ja-JP"/>
        </w:rPr>
        <w:t xml:space="preserve">hannel bandwidth combination for testing </w:t>
      </w:r>
      <w:r>
        <w:rPr>
          <w:b/>
          <w:lang w:eastAsia="ja-JP"/>
        </w:rPr>
        <w:t xml:space="preserve">of intra-band CA, </w:t>
      </w:r>
      <w:r w:rsidRPr="002D2E4C">
        <w:rPr>
          <w:b/>
          <w:lang w:eastAsia="ja-JP"/>
        </w:rPr>
        <w:t>is applied for intra-band non-contiguous</w:t>
      </w:r>
      <w:r>
        <w:rPr>
          <w:b/>
          <w:lang w:eastAsia="ja-JP"/>
        </w:rPr>
        <w:t xml:space="preserve"> EN-DC</w:t>
      </w:r>
      <w:r w:rsidRPr="002D2E4C">
        <w:rPr>
          <w:b/>
          <w:lang w:eastAsia="ja-JP"/>
        </w:rPr>
        <w:t>, Rx images can be properly observed in NR channel bandwidth in most of test cases</w:t>
      </w:r>
      <w:r w:rsidR="00DC5B77">
        <w:rPr>
          <w:b/>
          <w:lang w:eastAsia="ja-JP"/>
        </w:rPr>
        <w:t>.</w:t>
      </w:r>
    </w:p>
    <w:p w14:paraId="79456A84" w14:textId="77777777" w:rsidR="002D2E4C" w:rsidRPr="002D2E4C" w:rsidRDefault="002D2E4C" w:rsidP="002D2E4C">
      <w:pPr>
        <w:spacing w:after="0"/>
        <w:jc w:val="both"/>
        <w:rPr>
          <w:b/>
          <w:lang w:eastAsia="ja-JP"/>
        </w:rPr>
      </w:pPr>
    </w:p>
    <w:p w14:paraId="77481C8F" w14:textId="2650793A" w:rsidR="002D2E4C" w:rsidRPr="00040EC0" w:rsidRDefault="002D2E4C" w:rsidP="002D2E4C">
      <w:pPr>
        <w:spacing w:after="0"/>
        <w:jc w:val="both"/>
        <w:rPr>
          <w:rFonts w:eastAsia="SimSun"/>
          <w:b/>
          <w:sz w:val="21"/>
          <w:lang w:eastAsia="zh-CN" w:bidi="hi-IN"/>
        </w:rPr>
      </w:pPr>
      <w:r w:rsidRPr="002D2E4C">
        <w:rPr>
          <w:rFonts w:hint="eastAsia"/>
          <w:b/>
          <w:lang w:eastAsia="ja-JP"/>
        </w:rPr>
        <w:t>Observation 2:</w:t>
      </w:r>
      <w:r w:rsidRPr="002D2E4C">
        <w:rPr>
          <w:rFonts w:eastAsia="SimSun"/>
          <w:b/>
          <w:sz w:val="21"/>
          <w:lang w:eastAsia="zh-CN" w:bidi="hi-IN"/>
        </w:rPr>
        <w:t xml:space="preserve"> </w:t>
      </w:r>
      <w:r w:rsidR="00040EC0">
        <w:rPr>
          <w:rFonts w:eastAsia="SimSun"/>
          <w:b/>
          <w:sz w:val="21"/>
          <w:lang w:eastAsia="zh-CN" w:bidi="hi-IN"/>
        </w:rPr>
        <w:t>T</w:t>
      </w:r>
      <w:r w:rsidR="00040EC0" w:rsidRPr="00040EC0">
        <w:rPr>
          <w:rFonts w:eastAsia="SimSun"/>
          <w:b/>
          <w:sz w:val="21"/>
          <w:lang w:eastAsia="zh-CN" w:bidi="hi-IN"/>
        </w:rPr>
        <w:t xml:space="preserve">he frequency range of NR </w:t>
      </w:r>
      <w:r w:rsidR="00040EC0" w:rsidRPr="002D2E4C">
        <w:rPr>
          <w:rFonts w:eastAsia="SimSun"/>
          <w:b/>
          <w:sz w:val="21"/>
          <w:lang w:eastAsia="zh-CN" w:bidi="hi-IN"/>
        </w:rPr>
        <w:t>channel bandwidth</w:t>
      </w:r>
      <w:r w:rsidR="00040EC0" w:rsidRPr="00040EC0">
        <w:rPr>
          <w:rFonts w:eastAsia="SimSun"/>
          <w:b/>
          <w:sz w:val="21"/>
          <w:lang w:eastAsia="zh-CN" w:bidi="hi-IN"/>
        </w:rPr>
        <w:t xml:space="preserve"> </w:t>
      </w:r>
      <w:r w:rsidR="00040EC0">
        <w:rPr>
          <w:rFonts w:eastAsia="SimSun"/>
          <w:b/>
          <w:sz w:val="21"/>
          <w:lang w:eastAsia="zh-CN" w:bidi="hi-IN"/>
        </w:rPr>
        <w:t>applied during the test i</w:t>
      </w:r>
      <w:r w:rsidR="00040EC0" w:rsidRPr="00040EC0">
        <w:rPr>
          <w:rFonts w:eastAsia="SimSun"/>
          <w:b/>
          <w:sz w:val="21"/>
          <w:lang w:eastAsia="zh-CN" w:bidi="hi-IN"/>
        </w:rPr>
        <w:t>s not</w:t>
      </w:r>
      <w:r w:rsidR="00040EC0">
        <w:rPr>
          <w:rFonts w:eastAsia="SimSun"/>
          <w:b/>
          <w:sz w:val="21"/>
          <w:lang w:eastAsia="zh-CN" w:bidi="hi-IN"/>
        </w:rPr>
        <w:t xml:space="preserve"> so different from test to test </w:t>
      </w:r>
      <w:r w:rsidR="00646413">
        <w:rPr>
          <w:rFonts w:eastAsia="SimSun"/>
          <w:b/>
          <w:sz w:val="21"/>
          <w:lang w:eastAsia="zh-CN" w:bidi="hi-IN"/>
        </w:rPr>
        <w:t xml:space="preserve">since </w:t>
      </w:r>
      <w:r w:rsidR="00040EC0">
        <w:rPr>
          <w:rFonts w:eastAsia="SimSun"/>
          <w:b/>
          <w:sz w:val="21"/>
          <w:lang w:eastAsia="zh-CN" w:bidi="hi-IN"/>
        </w:rPr>
        <w:t xml:space="preserve">the NR </w:t>
      </w:r>
      <w:r w:rsidR="00040EC0" w:rsidRPr="002D2E4C">
        <w:rPr>
          <w:rFonts w:eastAsia="SimSun"/>
          <w:b/>
          <w:sz w:val="21"/>
          <w:lang w:eastAsia="zh-CN" w:bidi="hi-IN"/>
        </w:rPr>
        <w:t>channel bandwidth for testing</w:t>
      </w:r>
      <w:r w:rsidR="00214617">
        <w:rPr>
          <w:rFonts w:eastAsia="SimSun"/>
          <w:b/>
          <w:sz w:val="21"/>
          <w:lang w:eastAsia="zh-CN" w:bidi="hi-IN"/>
        </w:rPr>
        <w:t xml:space="preserve"> is basically</w:t>
      </w:r>
      <w:r w:rsidR="00040EC0" w:rsidRPr="002D2E4C">
        <w:rPr>
          <w:rFonts w:eastAsia="SimSun"/>
          <w:b/>
          <w:sz w:val="21"/>
          <w:lang w:eastAsia="zh-CN" w:bidi="hi-IN"/>
        </w:rPr>
        <w:t xml:space="preserve"> not larger than 20MHz</w:t>
      </w:r>
      <w:r w:rsidR="00040EC0">
        <w:rPr>
          <w:rFonts w:eastAsia="SimSun"/>
          <w:b/>
          <w:sz w:val="21"/>
          <w:lang w:eastAsia="zh-CN" w:bidi="hi-IN"/>
        </w:rPr>
        <w:t>.</w:t>
      </w:r>
      <w:r w:rsidR="00040EC0" w:rsidRPr="002D2E4C">
        <w:rPr>
          <w:rFonts w:eastAsia="SimSun"/>
          <w:b/>
          <w:sz w:val="21"/>
          <w:lang w:eastAsia="zh-CN" w:bidi="hi-IN"/>
        </w:rPr>
        <w:t xml:space="preserve"> </w:t>
      </w:r>
      <w:r w:rsidR="00040EC0">
        <w:rPr>
          <w:rFonts w:eastAsia="SimSun"/>
          <w:b/>
          <w:sz w:val="21"/>
          <w:lang w:eastAsia="zh-CN" w:bidi="hi-IN"/>
        </w:rPr>
        <w:t xml:space="preserve">Thus, </w:t>
      </w:r>
      <w:r w:rsidR="00040EC0">
        <w:rPr>
          <w:rFonts w:eastAsiaTheme="minorEastAsia" w:hint="eastAsia"/>
          <w:b/>
          <w:sz w:val="21"/>
          <w:lang w:eastAsia="ja-JP" w:bidi="hi-IN"/>
        </w:rPr>
        <w:t>w</w:t>
      </w:r>
      <w:r w:rsidRPr="002D2E4C">
        <w:rPr>
          <w:rFonts w:eastAsia="SimSun"/>
          <w:b/>
          <w:sz w:val="21"/>
          <w:lang w:eastAsia="zh-CN" w:bidi="hi-IN"/>
        </w:rPr>
        <w:t>e consider that it is feasible to define bandwidth agnostic requirements.</w:t>
      </w:r>
      <w:r>
        <w:rPr>
          <w:rFonts w:eastAsia="SimSun"/>
          <w:b/>
          <w:sz w:val="21"/>
          <w:lang w:eastAsia="zh-CN" w:bidi="hi-IN"/>
        </w:rPr>
        <w:t xml:space="preserve"> </w:t>
      </w:r>
    </w:p>
    <w:p w14:paraId="620113EC" w14:textId="43730B05" w:rsidR="002D2E4C" w:rsidRPr="002D2E4C" w:rsidRDefault="002D2E4C" w:rsidP="002D2E4C">
      <w:pPr>
        <w:spacing w:after="0"/>
        <w:jc w:val="both"/>
        <w:rPr>
          <w:lang w:eastAsia="ja-JP"/>
        </w:rPr>
      </w:pPr>
    </w:p>
    <w:p w14:paraId="21585D42" w14:textId="22EC2D94" w:rsidR="002D2E4C" w:rsidRPr="002D2E4C" w:rsidRDefault="002D2E4C" w:rsidP="002D2E4C">
      <w:pPr>
        <w:jc w:val="both"/>
        <w:rPr>
          <w:rFonts w:eastAsiaTheme="minorEastAsia"/>
          <w:lang w:eastAsia="ja-JP"/>
        </w:rPr>
      </w:pPr>
      <w:r>
        <w:rPr>
          <w:lang w:eastAsia="ja-JP"/>
        </w:rPr>
        <w:t xml:space="preserve">From the above observation, we consider that RAN4 can reuse the test design of </w:t>
      </w:r>
      <w:r w:rsidRPr="002D2E4C">
        <w:rPr>
          <w:rFonts w:hint="eastAsia"/>
          <w:lang w:val="en-US"/>
        </w:rPr>
        <w:t>intra-band contiguous CA</w:t>
      </w:r>
      <w:r>
        <w:rPr>
          <w:lang w:val="en-US"/>
        </w:rPr>
        <w:t xml:space="preserve"> </w:t>
      </w:r>
      <w:r>
        <w:rPr>
          <w:lang w:eastAsia="ja-JP"/>
        </w:rPr>
        <w:t xml:space="preserve">power imbalance test </w:t>
      </w:r>
      <w:r w:rsidRPr="002D2E4C">
        <w:rPr>
          <w:lang w:eastAsia="ja-JP"/>
        </w:rPr>
        <w:t>as a baseline</w:t>
      </w:r>
      <w:r w:rsidR="00DC5B77">
        <w:rPr>
          <w:lang w:eastAsia="ja-JP"/>
        </w:rPr>
        <w:t xml:space="preserve"> for intra-band non-contiguous EN-DC</w:t>
      </w:r>
      <w:r>
        <w:rPr>
          <w:lang w:eastAsia="ja-JP"/>
        </w:rPr>
        <w:t xml:space="preserve">. </w:t>
      </w:r>
      <w:r w:rsidRPr="002D2E4C">
        <w:rPr>
          <w:lang w:eastAsia="ja-JP"/>
        </w:rPr>
        <w:t>However, we are fine to discuss further</w:t>
      </w:r>
      <w:r>
        <w:rPr>
          <w:lang w:eastAsia="ja-JP"/>
        </w:rPr>
        <w:t>.</w:t>
      </w:r>
    </w:p>
    <w:p w14:paraId="1D05F9F3" w14:textId="64BBB008" w:rsidR="002D2E4C" w:rsidRDefault="004341D0" w:rsidP="00627704">
      <w:pPr>
        <w:spacing w:after="0"/>
        <w:jc w:val="both"/>
        <w:rPr>
          <w:lang w:eastAsia="ja-JP"/>
        </w:rPr>
      </w:pPr>
      <w:r>
        <w:rPr>
          <w:b/>
          <w:lang w:val="en-US" w:eastAsia="ja-JP"/>
        </w:rPr>
        <w:t>Proposal 4</w:t>
      </w:r>
      <w:r w:rsidR="002D2E4C">
        <w:rPr>
          <w:b/>
          <w:lang w:val="en-US" w:eastAsia="ja-JP"/>
        </w:rPr>
        <w:t>. Reuse the test designs, i.e. c</w:t>
      </w:r>
      <w:r w:rsidR="002D2E4C" w:rsidRPr="002C3E6C">
        <w:rPr>
          <w:b/>
          <w:lang w:val="en-US" w:eastAsia="ja-JP"/>
        </w:rPr>
        <w:t>hannel bandwidth combination for defining performance requirements</w:t>
      </w:r>
      <w:r w:rsidR="002D2E4C">
        <w:rPr>
          <w:b/>
          <w:lang w:val="en-US" w:eastAsia="ja-JP"/>
        </w:rPr>
        <w:t xml:space="preserve"> and </w:t>
      </w:r>
      <w:r w:rsidR="002D2E4C" w:rsidRPr="002C3E6C">
        <w:rPr>
          <w:b/>
          <w:lang w:val="en-US" w:eastAsia="ja-JP"/>
        </w:rPr>
        <w:t>testing</w:t>
      </w:r>
      <w:r w:rsidR="002D2E4C">
        <w:rPr>
          <w:b/>
          <w:lang w:val="en-US" w:eastAsia="ja-JP"/>
        </w:rPr>
        <w:t xml:space="preserve">, from NR CA requirements to </w:t>
      </w:r>
      <w:r w:rsidR="002D2E4C" w:rsidRPr="002C3E6C">
        <w:rPr>
          <w:b/>
          <w:lang w:val="en-US" w:eastAsia="ja-JP"/>
        </w:rPr>
        <w:t xml:space="preserve">define </w:t>
      </w:r>
      <w:r w:rsidR="002D2E4C">
        <w:rPr>
          <w:b/>
          <w:lang w:val="en-US" w:eastAsia="ja-JP"/>
        </w:rPr>
        <w:t xml:space="preserve">intra-band non-contiguous </w:t>
      </w:r>
      <w:r w:rsidR="002D2E4C" w:rsidRPr="002C3E6C">
        <w:rPr>
          <w:b/>
          <w:lang w:val="en-US" w:eastAsia="ja-JP"/>
        </w:rPr>
        <w:t>EN-DC re</w:t>
      </w:r>
      <w:r w:rsidR="002D2E4C">
        <w:rPr>
          <w:b/>
          <w:lang w:val="en-US" w:eastAsia="ja-JP"/>
        </w:rPr>
        <w:t>quirements is baseline.</w:t>
      </w:r>
    </w:p>
    <w:p w14:paraId="6751F4E6" w14:textId="3F538B68" w:rsidR="002D2E4C" w:rsidRPr="002D2E4C" w:rsidRDefault="002D2E4C" w:rsidP="00627704">
      <w:pPr>
        <w:spacing w:after="0"/>
        <w:jc w:val="both"/>
        <w:rPr>
          <w:lang w:eastAsia="ja-JP"/>
        </w:rPr>
      </w:pPr>
    </w:p>
    <w:p w14:paraId="19A57041" w14:textId="77777777" w:rsidR="006C674B" w:rsidRPr="00453A79" w:rsidRDefault="00781288" w:rsidP="006C674B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3</w:t>
      </w:r>
      <w:r w:rsidR="009C628D" w:rsidRPr="00453A79">
        <w:rPr>
          <w:rFonts w:hint="eastAsia"/>
          <w:lang w:eastAsia="ja-JP"/>
        </w:rPr>
        <w:t xml:space="preserve">. </w:t>
      </w:r>
      <w:r w:rsidR="00770473" w:rsidRPr="00453A79">
        <w:rPr>
          <w:rFonts w:hint="eastAsia"/>
          <w:lang w:eastAsia="ja-JP"/>
        </w:rPr>
        <w:t>Conclusion</w:t>
      </w:r>
    </w:p>
    <w:p w14:paraId="4CC966CC" w14:textId="38D091BD" w:rsidR="003C1097" w:rsidRPr="00453A79" w:rsidRDefault="003C1097" w:rsidP="003C1097">
      <w:pPr>
        <w:jc w:val="both"/>
        <w:rPr>
          <w:lang w:eastAsia="ja-JP"/>
        </w:rPr>
      </w:pPr>
      <w:r w:rsidRPr="00453A79">
        <w:rPr>
          <w:lang w:eastAsia="ja-JP"/>
        </w:rPr>
        <w:t xml:space="preserve">In this contribution, we </w:t>
      </w:r>
      <w:r w:rsidR="008244C1">
        <w:rPr>
          <w:lang w:eastAsia="ja-JP"/>
        </w:rPr>
        <w:t xml:space="preserve">present our views on </w:t>
      </w:r>
      <w:r w:rsidR="0031229D">
        <w:rPr>
          <w:rFonts w:hint="eastAsia"/>
          <w:lang w:eastAsia="ja-JP"/>
        </w:rPr>
        <w:t>FR1</w:t>
      </w:r>
      <w:r w:rsidR="0031229D">
        <w:rPr>
          <w:lang w:eastAsia="ja-JP"/>
        </w:rPr>
        <w:t xml:space="preserve"> </w:t>
      </w:r>
      <w:r w:rsidR="008244C1">
        <w:rPr>
          <w:lang w:eastAsia="ja-JP"/>
        </w:rPr>
        <w:t>power imbalance requirements</w:t>
      </w:r>
      <w:r w:rsidRPr="00453A79">
        <w:rPr>
          <w:lang w:eastAsia="ja-JP"/>
        </w:rPr>
        <w:t>. Our proposals and observations are summarized below.</w:t>
      </w:r>
    </w:p>
    <w:p w14:paraId="10B127FA" w14:textId="77777777" w:rsidR="000F23E0" w:rsidRPr="00453A79" w:rsidRDefault="000F23E0" w:rsidP="000F23E0">
      <w:pPr>
        <w:spacing w:after="120"/>
        <w:rPr>
          <w:b/>
          <w:lang w:eastAsia="ja-JP"/>
        </w:rPr>
      </w:pPr>
      <w:r w:rsidRPr="00453A79">
        <w:rPr>
          <w:b/>
          <w:lang w:eastAsia="ja-JP"/>
        </w:rPr>
        <w:t>P</w:t>
      </w:r>
      <w:r w:rsidRPr="00453A79">
        <w:rPr>
          <w:rFonts w:hint="eastAsia"/>
          <w:b/>
          <w:lang w:eastAsia="ja-JP"/>
        </w:rPr>
        <w:t xml:space="preserve">roposal </w:t>
      </w:r>
      <w:r w:rsidRPr="00453A79">
        <w:rPr>
          <w:b/>
          <w:lang w:eastAsia="ja-JP"/>
        </w:rPr>
        <w:t xml:space="preserve">1: </w:t>
      </w:r>
      <w:r>
        <w:rPr>
          <w:b/>
          <w:lang w:eastAsia="ja-JP"/>
        </w:rPr>
        <w:t>Regarding</w:t>
      </w:r>
      <w:r w:rsidRPr="00453A79">
        <w:rPr>
          <w:b/>
          <w:lang w:eastAsia="ja-JP"/>
        </w:rPr>
        <w:t xml:space="preserve"> power imbalance test for intra-band </w:t>
      </w:r>
      <w:r w:rsidRPr="00160036">
        <w:rPr>
          <w:b/>
          <w:lang w:eastAsia="ja-JP"/>
        </w:rPr>
        <w:t>contiguous EN-DC</w:t>
      </w:r>
      <w:r w:rsidRPr="00453A79">
        <w:rPr>
          <w:b/>
          <w:lang w:eastAsia="ja-JP"/>
        </w:rPr>
        <w:t xml:space="preserve">, the following test parameters </w:t>
      </w:r>
      <w:r>
        <w:rPr>
          <w:b/>
          <w:lang w:eastAsia="ja-JP"/>
        </w:rPr>
        <w:t>should be</w:t>
      </w:r>
      <w:r w:rsidRPr="00453A79">
        <w:rPr>
          <w:b/>
          <w:lang w:eastAsia="ja-JP"/>
        </w:rPr>
        <w:t xml:space="preserve"> applied.</w:t>
      </w:r>
    </w:p>
    <w:tbl>
      <w:tblPr>
        <w:tblW w:w="100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40"/>
        <w:gridCol w:w="5515"/>
      </w:tblGrid>
      <w:tr w:rsidR="000F23E0" w:rsidRPr="00160036" w14:paraId="3C0B7097" w14:textId="77777777" w:rsidTr="00B40104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576E9E" w14:textId="77777777" w:rsidR="000F23E0" w:rsidRPr="00160036" w:rsidRDefault="000F23E0" w:rsidP="00B40104">
            <w:pPr>
              <w:spacing w:after="0" w:line="180" w:lineRule="auto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Parameters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BAA91" w14:textId="77777777" w:rsidR="000F23E0" w:rsidRPr="00160036" w:rsidRDefault="000F23E0" w:rsidP="00B40104">
            <w:pPr>
              <w:spacing w:after="0" w:line="180" w:lineRule="auto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Value</w:t>
            </w:r>
          </w:p>
        </w:tc>
      </w:tr>
      <w:tr w:rsidR="000F23E0" w:rsidRPr="00160036" w14:paraId="46CC7CA2" w14:textId="77777777" w:rsidTr="00B40104">
        <w:trPr>
          <w:trHeight w:val="26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EB2AB2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Reference testing point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D1C056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 xml:space="preserve">85% of maximum throughput </w:t>
            </w:r>
          </w:p>
        </w:tc>
      </w:tr>
      <w:tr w:rsidR="000F23E0" w:rsidRPr="00160036" w14:paraId="30F4D3A1" w14:textId="77777777" w:rsidTr="00B40104">
        <w:trPr>
          <w:trHeight w:val="260"/>
        </w:trPr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D62114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PDSCH DMRS configurations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BFC806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DMRS type: Type 1</w:t>
            </w:r>
          </w:p>
          <w:p w14:paraId="7A6933CA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Number of additional DMRS: 1 (i.e., 1+1)</w:t>
            </w:r>
          </w:p>
        </w:tc>
      </w:tr>
      <w:tr w:rsidR="000F23E0" w:rsidRPr="00160036" w14:paraId="56B8477B" w14:textId="77777777" w:rsidTr="00B40104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679C15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Transmission rank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DBAE3E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Rank 1</w:t>
            </w:r>
          </w:p>
        </w:tc>
      </w:tr>
      <w:tr w:rsidR="000F23E0" w:rsidRPr="00160036" w14:paraId="25E7B465" w14:textId="77777777" w:rsidTr="00B40104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9B140B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MCS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CEC72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Same value as FR1 intra-band contiguous NR CA</w:t>
            </w:r>
          </w:p>
        </w:tc>
      </w:tr>
      <w:tr w:rsidR="000F23E0" w:rsidRPr="00160036" w14:paraId="566F949B" w14:textId="77777777" w:rsidTr="00B40104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005E82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Max number of HARQ transmission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367692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1 (RV = {0})</w:t>
            </w:r>
          </w:p>
        </w:tc>
      </w:tr>
      <w:tr w:rsidR="000F23E0" w:rsidRPr="00160036" w14:paraId="07402471" w14:textId="77777777" w:rsidTr="00B40104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A4E8C9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Precoding configuration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831EC3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SP Type I, Random per slot with PRB bundling granularity</w:t>
            </w:r>
          </w:p>
        </w:tc>
      </w:tr>
      <w:tr w:rsidR="000F23E0" w:rsidRPr="00160036" w14:paraId="087C674F" w14:textId="77777777" w:rsidTr="00B40104"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C2B16E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PRB bundling size</w:t>
            </w:r>
          </w:p>
        </w:tc>
        <w:tc>
          <w:tcPr>
            <w:tcW w:w="5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1DB382" w14:textId="77777777" w:rsidR="000F23E0" w:rsidRPr="00160036" w:rsidRDefault="000F23E0" w:rsidP="00B40104">
            <w:pPr>
              <w:spacing w:after="0"/>
              <w:rPr>
                <w:rFonts w:ascii="Arial" w:eastAsia="ＭＳ Ｐゴシック" w:hAnsi="Arial" w:cs="Arial"/>
                <w:b/>
                <w:lang w:val="en-US" w:eastAsia="ja-JP"/>
              </w:rPr>
            </w:pPr>
            <w:r w:rsidRPr="00160036">
              <w:rPr>
                <w:rFonts w:eastAsiaTheme="minorEastAsia"/>
                <w:b/>
                <w:color w:val="000000" w:themeColor="text1"/>
                <w:kern w:val="24"/>
                <w:lang w:val="en-US" w:eastAsia="ja-JP"/>
              </w:rPr>
              <w:t>WB</w:t>
            </w:r>
          </w:p>
        </w:tc>
      </w:tr>
    </w:tbl>
    <w:p w14:paraId="2793F673" w14:textId="77777777" w:rsidR="000F23E0" w:rsidRPr="00160036" w:rsidRDefault="000F23E0" w:rsidP="000F23E0">
      <w:pPr>
        <w:rPr>
          <w:b/>
          <w:u w:val="single"/>
          <w:lang w:eastAsia="ja-JP"/>
        </w:rPr>
      </w:pPr>
    </w:p>
    <w:p w14:paraId="72626ED1" w14:textId="36773BD8" w:rsidR="000F23E0" w:rsidRDefault="000F23E0" w:rsidP="000F23E0">
      <w:pPr>
        <w:rPr>
          <w:b/>
          <w:lang w:val="en-US" w:eastAsia="ja-JP"/>
        </w:rPr>
      </w:pPr>
      <w:r w:rsidRPr="002C3E6C">
        <w:rPr>
          <w:rFonts w:hint="eastAsia"/>
          <w:b/>
          <w:lang w:val="en-US" w:eastAsia="ja-JP"/>
        </w:rPr>
        <w:t xml:space="preserve">Proposal 2: </w:t>
      </w:r>
      <w:r>
        <w:rPr>
          <w:b/>
          <w:lang w:val="en-US" w:eastAsia="ja-JP"/>
        </w:rPr>
        <w:t>Reuse the test designs, i.e. c</w:t>
      </w:r>
      <w:r w:rsidRPr="002C3E6C">
        <w:rPr>
          <w:b/>
          <w:lang w:val="en-US" w:eastAsia="ja-JP"/>
        </w:rPr>
        <w:t>hannel bandwidth combination for defining performance requirements</w:t>
      </w:r>
      <w:r>
        <w:rPr>
          <w:b/>
          <w:lang w:val="en-US" w:eastAsia="ja-JP"/>
        </w:rPr>
        <w:t xml:space="preserve"> and </w:t>
      </w:r>
      <w:r w:rsidRPr="002C3E6C">
        <w:rPr>
          <w:b/>
          <w:lang w:val="en-US" w:eastAsia="ja-JP"/>
        </w:rPr>
        <w:t>testing</w:t>
      </w:r>
      <w:r>
        <w:rPr>
          <w:b/>
          <w:lang w:val="en-US" w:eastAsia="ja-JP"/>
        </w:rPr>
        <w:t xml:space="preserve">, from NR CA requirements to </w:t>
      </w:r>
      <w:r w:rsidRPr="002C3E6C">
        <w:rPr>
          <w:b/>
          <w:lang w:val="en-US" w:eastAsia="ja-JP"/>
        </w:rPr>
        <w:t xml:space="preserve">define </w:t>
      </w:r>
      <w:r>
        <w:rPr>
          <w:b/>
          <w:lang w:val="en-US" w:eastAsia="ja-JP"/>
        </w:rPr>
        <w:t xml:space="preserve">intra-band contiguous </w:t>
      </w:r>
      <w:r w:rsidRPr="002C3E6C">
        <w:rPr>
          <w:b/>
          <w:lang w:val="en-US" w:eastAsia="ja-JP"/>
        </w:rPr>
        <w:t>EN-DC re</w:t>
      </w:r>
      <w:r>
        <w:rPr>
          <w:b/>
          <w:lang w:val="en-US" w:eastAsia="ja-JP"/>
        </w:rPr>
        <w:t>quirements</w:t>
      </w:r>
    </w:p>
    <w:p w14:paraId="00195257" w14:textId="77777777" w:rsidR="000F23E0" w:rsidRPr="006966AD" w:rsidRDefault="000F23E0" w:rsidP="000F23E0">
      <w:pPr>
        <w:snapToGrid w:val="0"/>
        <w:spacing w:before="60" w:after="60"/>
        <w:jc w:val="both"/>
        <w:rPr>
          <w:rFonts w:eastAsiaTheme="minorEastAsia"/>
          <w:b/>
          <w:color w:val="000000" w:themeColor="text1"/>
          <w:lang w:eastAsia="zh-CN"/>
        </w:rPr>
      </w:pPr>
      <w:r>
        <w:rPr>
          <w:b/>
          <w:color w:val="000000" w:themeColor="text1"/>
          <w:lang w:eastAsia="ja-JP"/>
        </w:rPr>
        <w:t>Proposal 3</w:t>
      </w:r>
      <w:r w:rsidRPr="006966AD">
        <w:rPr>
          <w:b/>
          <w:color w:val="000000" w:themeColor="text1"/>
          <w:lang w:eastAsia="ja-JP"/>
        </w:rPr>
        <w:t>: Introduce test applicability rules (option 1) according to UE capability as follows:</w:t>
      </w:r>
    </w:p>
    <w:p w14:paraId="66788C06" w14:textId="77777777" w:rsidR="000F23E0" w:rsidRPr="003F01A2" w:rsidRDefault="000F23E0" w:rsidP="000F23E0">
      <w:pPr>
        <w:numPr>
          <w:ilvl w:val="0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eastAsia="ja-JP"/>
        </w:rPr>
        <w:t xml:space="preserve">UE supports only intra-band contiguous EN-DC, i,e., if UE does not indicate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intraBandENDC-Support</w:t>
      </w:r>
      <w:r w:rsidRPr="003F01A2">
        <w:rPr>
          <w:rFonts w:hint="eastAsia"/>
          <w:b/>
          <w:lang w:eastAsia="ja-JP"/>
        </w:rPr>
        <w:t>”</w:t>
      </w:r>
    </w:p>
    <w:p w14:paraId="39A0B9C4" w14:textId="77777777" w:rsidR="000F23E0" w:rsidRDefault="000F23E0" w:rsidP="000F23E0">
      <w:pPr>
        <w:numPr>
          <w:ilvl w:val="1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val="en-US" w:eastAsia="ja-JP"/>
        </w:rPr>
        <w:t xml:space="preserve">power </w:t>
      </w:r>
      <w:r w:rsidRPr="003F01A2">
        <w:rPr>
          <w:rFonts w:hint="eastAsia"/>
          <w:b/>
          <w:lang w:eastAsia="ja-JP"/>
        </w:rPr>
        <w:t>imbalance</w:t>
      </w:r>
      <w:r w:rsidRPr="003F01A2">
        <w:rPr>
          <w:rFonts w:hint="eastAsia"/>
          <w:b/>
          <w:lang w:val="en-US" w:eastAsia="ja-JP"/>
        </w:rPr>
        <w:t xml:space="preserve"> requirement for intra-band contiguous EN-DC is applied</w:t>
      </w:r>
    </w:p>
    <w:p w14:paraId="660377C8" w14:textId="77777777" w:rsidR="000F23E0" w:rsidRPr="003F01A2" w:rsidRDefault="000F23E0" w:rsidP="000F23E0">
      <w:pPr>
        <w:spacing w:after="0"/>
        <w:ind w:left="1080"/>
        <w:jc w:val="both"/>
        <w:rPr>
          <w:b/>
          <w:lang w:val="en-US" w:eastAsia="ja-JP"/>
        </w:rPr>
      </w:pPr>
    </w:p>
    <w:p w14:paraId="2E171CDB" w14:textId="77777777" w:rsidR="000F23E0" w:rsidRPr="003F01A2" w:rsidRDefault="000F23E0" w:rsidP="000F23E0">
      <w:pPr>
        <w:numPr>
          <w:ilvl w:val="0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eastAsia="ja-JP"/>
        </w:rPr>
        <w:t xml:space="preserve">UE supports only intra-band non-contiguous EN-DC, i.e., if UE indicates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non-contiguous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in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intraBandENDC-Support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or UE does not indicate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interBandContiguousMRDC</w:t>
      </w:r>
      <w:r w:rsidRPr="003F01A2">
        <w:rPr>
          <w:rFonts w:hint="eastAsia"/>
          <w:b/>
          <w:lang w:eastAsia="ja-JP"/>
        </w:rPr>
        <w:t>”</w:t>
      </w:r>
    </w:p>
    <w:p w14:paraId="47BAD84C" w14:textId="77777777" w:rsidR="000F23E0" w:rsidRDefault="000F23E0" w:rsidP="000F23E0">
      <w:pPr>
        <w:numPr>
          <w:ilvl w:val="1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val="en-US" w:eastAsia="ja-JP"/>
        </w:rPr>
        <w:t>power imbalance requirement for intra-band non-contiguous EN-DC is applied</w:t>
      </w:r>
    </w:p>
    <w:p w14:paraId="6608B42C" w14:textId="77777777" w:rsidR="000F23E0" w:rsidRPr="003F01A2" w:rsidRDefault="000F23E0" w:rsidP="000F23E0">
      <w:pPr>
        <w:spacing w:after="0"/>
        <w:ind w:left="1080"/>
        <w:jc w:val="both"/>
        <w:rPr>
          <w:b/>
          <w:lang w:val="en-US" w:eastAsia="ja-JP"/>
        </w:rPr>
      </w:pPr>
    </w:p>
    <w:p w14:paraId="76F4F0A5" w14:textId="77777777" w:rsidR="000F23E0" w:rsidRPr="003F01A2" w:rsidRDefault="000F23E0" w:rsidP="000F23E0">
      <w:pPr>
        <w:numPr>
          <w:ilvl w:val="0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eastAsia="ja-JP"/>
        </w:rPr>
        <w:t xml:space="preserve">UE supports both intra-band contiguous and non-contiguous EN-DC, i.e., if UE indicates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both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in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intraBandENDC-Support</w:t>
      </w:r>
      <w:r w:rsidRPr="003F01A2">
        <w:rPr>
          <w:rFonts w:hint="eastAsia"/>
          <w:b/>
          <w:lang w:eastAsia="ja-JP"/>
        </w:rPr>
        <w:t>”</w:t>
      </w:r>
      <w:r w:rsidRPr="003F01A2">
        <w:rPr>
          <w:rFonts w:hint="eastAsia"/>
          <w:b/>
          <w:lang w:eastAsia="ja-JP"/>
        </w:rPr>
        <w:t xml:space="preserve"> or UE indicates </w:t>
      </w:r>
      <w:r w:rsidRPr="003F01A2">
        <w:rPr>
          <w:rFonts w:hint="eastAsia"/>
          <w:b/>
          <w:lang w:eastAsia="ja-JP"/>
        </w:rPr>
        <w:t>“</w:t>
      </w:r>
      <w:r w:rsidRPr="003F01A2">
        <w:rPr>
          <w:rFonts w:hint="eastAsia"/>
          <w:b/>
          <w:lang w:eastAsia="ja-JP"/>
        </w:rPr>
        <w:t>interBandContiguousMRDC</w:t>
      </w:r>
      <w:r w:rsidRPr="003F01A2">
        <w:rPr>
          <w:rFonts w:hint="eastAsia"/>
          <w:b/>
          <w:lang w:eastAsia="ja-JP"/>
        </w:rPr>
        <w:t>”</w:t>
      </w:r>
    </w:p>
    <w:p w14:paraId="2DC0E307" w14:textId="77777777" w:rsidR="000F23E0" w:rsidRPr="003F01A2" w:rsidRDefault="000F23E0" w:rsidP="000F23E0">
      <w:pPr>
        <w:numPr>
          <w:ilvl w:val="1"/>
          <w:numId w:val="27"/>
        </w:numPr>
        <w:spacing w:after="0"/>
        <w:jc w:val="both"/>
        <w:rPr>
          <w:b/>
          <w:lang w:val="en-US" w:eastAsia="ja-JP"/>
        </w:rPr>
      </w:pPr>
      <w:r w:rsidRPr="003F01A2">
        <w:rPr>
          <w:rFonts w:hint="eastAsia"/>
          <w:b/>
          <w:lang w:val="en-US" w:eastAsia="ja-JP"/>
        </w:rPr>
        <w:t>power imbalance requirement for FR1 intra-band contiguous EN-DC</w:t>
      </w:r>
    </w:p>
    <w:p w14:paraId="173FA7E9" w14:textId="2DA36950" w:rsidR="000F23E0" w:rsidRDefault="000F23E0" w:rsidP="000F23E0">
      <w:pPr>
        <w:rPr>
          <w:b/>
          <w:lang w:val="en-US" w:eastAsia="ja-JP"/>
        </w:rPr>
      </w:pPr>
    </w:p>
    <w:p w14:paraId="488E0B0B" w14:textId="77777777" w:rsidR="00CF69F1" w:rsidRDefault="00CF69F1" w:rsidP="00CF69F1">
      <w:pPr>
        <w:spacing w:after="0"/>
        <w:jc w:val="both"/>
        <w:rPr>
          <w:b/>
          <w:lang w:eastAsia="ja-JP"/>
        </w:rPr>
      </w:pPr>
      <w:r w:rsidRPr="002D2E4C">
        <w:rPr>
          <w:rFonts w:hint="eastAsia"/>
          <w:b/>
          <w:lang w:eastAsia="ja-JP"/>
        </w:rPr>
        <w:lastRenderedPageBreak/>
        <w:t xml:space="preserve">Observation 1: </w:t>
      </w:r>
      <w:r w:rsidRPr="002D2E4C">
        <w:rPr>
          <w:b/>
          <w:lang w:eastAsia="ja-JP"/>
        </w:rPr>
        <w:t>Most of the intra-band non-contiguous EN-DC combinations have the configuration with same BWs.</w:t>
      </w:r>
      <w:r>
        <w:rPr>
          <w:b/>
          <w:lang w:eastAsia="ja-JP"/>
        </w:rPr>
        <w:t xml:space="preserve"> </w:t>
      </w:r>
      <w:r w:rsidRPr="002D2E4C">
        <w:rPr>
          <w:b/>
          <w:lang w:eastAsia="ja-JP"/>
        </w:rPr>
        <w:t>If the same method</w:t>
      </w:r>
      <w:r>
        <w:rPr>
          <w:b/>
          <w:lang w:eastAsia="ja-JP"/>
        </w:rPr>
        <w:t>, i.e. c</w:t>
      </w:r>
      <w:r w:rsidRPr="002D2E4C">
        <w:rPr>
          <w:b/>
          <w:lang w:eastAsia="ja-JP"/>
        </w:rPr>
        <w:t xml:space="preserve">hannel bandwidth combination for testing </w:t>
      </w:r>
      <w:r>
        <w:rPr>
          <w:b/>
          <w:lang w:eastAsia="ja-JP"/>
        </w:rPr>
        <w:t xml:space="preserve">of intra-band CA, </w:t>
      </w:r>
      <w:r w:rsidRPr="002D2E4C">
        <w:rPr>
          <w:b/>
          <w:lang w:eastAsia="ja-JP"/>
        </w:rPr>
        <w:t>is applied for intra-band non-contiguous</w:t>
      </w:r>
      <w:r>
        <w:rPr>
          <w:b/>
          <w:lang w:eastAsia="ja-JP"/>
        </w:rPr>
        <w:t xml:space="preserve"> EN-DC</w:t>
      </w:r>
      <w:r w:rsidRPr="002D2E4C">
        <w:rPr>
          <w:b/>
          <w:lang w:eastAsia="ja-JP"/>
        </w:rPr>
        <w:t>, Rx images can be properly observed in NR channel bandwidth in most of test cases</w:t>
      </w:r>
      <w:r>
        <w:rPr>
          <w:b/>
          <w:lang w:eastAsia="ja-JP"/>
        </w:rPr>
        <w:t>.</w:t>
      </w:r>
    </w:p>
    <w:p w14:paraId="0C4A8B6D" w14:textId="77777777" w:rsidR="00CF69F1" w:rsidRPr="002D2E4C" w:rsidRDefault="00CF69F1" w:rsidP="00CF69F1">
      <w:pPr>
        <w:spacing w:after="0"/>
        <w:jc w:val="both"/>
        <w:rPr>
          <w:b/>
          <w:lang w:eastAsia="ja-JP"/>
        </w:rPr>
      </w:pPr>
    </w:p>
    <w:p w14:paraId="22D393B0" w14:textId="77777777" w:rsidR="00CF69F1" w:rsidRPr="00040EC0" w:rsidRDefault="00CF69F1" w:rsidP="00CF69F1">
      <w:pPr>
        <w:spacing w:after="0"/>
        <w:jc w:val="both"/>
        <w:rPr>
          <w:rFonts w:eastAsia="SimSun"/>
          <w:b/>
          <w:sz w:val="21"/>
          <w:lang w:eastAsia="zh-CN" w:bidi="hi-IN"/>
        </w:rPr>
      </w:pPr>
      <w:r w:rsidRPr="002D2E4C">
        <w:rPr>
          <w:rFonts w:hint="eastAsia"/>
          <w:b/>
          <w:lang w:eastAsia="ja-JP"/>
        </w:rPr>
        <w:t>Observation 2:</w:t>
      </w:r>
      <w:r w:rsidRPr="002D2E4C">
        <w:rPr>
          <w:rFonts w:eastAsia="SimSun"/>
          <w:b/>
          <w:sz w:val="21"/>
          <w:lang w:eastAsia="zh-CN" w:bidi="hi-IN"/>
        </w:rPr>
        <w:t xml:space="preserve"> </w:t>
      </w:r>
      <w:r>
        <w:rPr>
          <w:rFonts w:eastAsia="SimSun"/>
          <w:b/>
          <w:sz w:val="21"/>
          <w:lang w:eastAsia="zh-CN" w:bidi="hi-IN"/>
        </w:rPr>
        <w:t>T</w:t>
      </w:r>
      <w:r w:rsidRPr="00040EC0">
        <w:rPr>
          <w:rFonts w:eastAsia="SimSun"/>
          <w:b/>
          <w:sz w:val="21"/>
          <w:lang w:eastAsia="zh-CN" w:bidi="hi-IN"/>
        </w:rPr>
        <w:t xml:space="preserve">he frequency range of NR </w:t>
      </w:r>
      <w:r w:rsidRPr="002D2E4C">
        <w:rPr>
          <w:rFonts w:eastAsia="SimSun"/>
          <w:b/>
          <w:sz w:val="21"/>
          <w:lang w:eastAsia="zh-CN" w:bidi="hi-IN"/>
        </w:rPr>
        <w:t>channel bandwidth</w:t>
      </w:r>
      <w:r w:rsidRPr="00040EC0">
        <w:rPr>
          <w:rFonts w:eastAsia="SimSun"/>
          <w:b/>
          <w:sz w:val="21"/>
          <w:lang w:eastAsia="zh-CN" w:bidi="hi-IN"/>
        </w:rPr>
        <w:t xml:space="preserve"> </w:t>
      </w:r>
      <w:r>
        <w:rPr>
          <w:rFonts w:eastAsia="SimSun"/>
          <w:b/>
          <w:sz w:val="21"/>
          <w:lang w:eastAsia="zh-CN" w:bidi="hi-IN"/>
        </w:rPr>
        <w:t>applied during the test i</w:t>
      </w:r>
      <w:r w:rsidRPr="00040EC0">
        <w:rPr>
          <w:rFonts w:eastAsia="SimSun"/>
          <w:b/>
          <w:sz w:val="21"/>
          <w:lang w:eastAsia="zh-CN" w:bidi="hi-IN"/>
        </w:rPr>
        <w:t>s not</w:t>
      </w:r>
      <w:r>
        <w:rPr>
          <w:rFonts w:eastAsia="SimSun"/>
          <w:b/>
          <w:sz w:val="21"/>
          <w:lang w:eastAsia="zh-CN" w:bidi="hi-IN"/>
        </w:rPr>
        <w:t xml:space="preserve"> so different from test to test since the NR </w:t>
      </w:r>
      <w:r w:rsidRPr="002D2E4C">
        <w:rPr>
          <w:rFonts w:eastAsia="SimSun"/>
          <w:b/>
          <w:sz w:val="21"/>
          <w:lang w:eastAsia="zh-CN" w:bidi="hi-IN"/>
        </w:rPr>
        <w:t>channel bandwidth for testing</w:t>
      </w:r>
      <w:r>
        <w:rPr>
          <w:rFonts w:eastAsia="SimSun"/>
          <w:b/>
          <w:sz w:val="21"/>
          <w:lang w:eastAsia="zh-CN" w:bidi="hi-IN"/>
        </w:rPr>
        <w:t xml:space="preserve"> is basically</w:t>
      </w:r>
      <w:r w:rsidRPr="002D2E4C">
        <w:rPr>
          <w:rFonts w:eastAsia="SimSun"/>
          <w:b/>
          <w:sz w:val="21"/>
          <w:lang w:eastAsia="zh-CN" w:bidi="hi-IN"/>
        </w:rPr>
        <w:t xml:space="preserve"> not larger than 20MHz</w:t>
      </w:r>
      <w:r>
        <w:rPr>
          <w:rFonts w:eastAsia="SimSun"/>
          <w:b/>
          <w:sz w:val="21"/>
          <w:lang w:eastAsia="zh-CN" w:bidi="hi-IN"/>
        </w:rPr>
        <w:t>.</w:t>
      </w:r>
      <w:r w:rsidRPr="002D2E4C">
        <w:rPr>
          <w:rFonts w:eastAsia="SimSun"/>
          <w:b/>
          <w:sz w:val="21"/>
          <w:lang w:eastAsia="zh-CN" w:bidi="hi-IN"/>
        </w:rPr>
        <w:t xml:space="preserve"> </w:t>
      </w:r>
      <w:r>
        <w:rPr>
          <w:rFonts w:eastAsia="SimSun"/>
          <w:b/>
          <w:sz w:val="21"/>
          <w:lang w:eastAsia="zh-CN" w:bidi="hi-IN"/>
        </w:rPr>
        <w:t xml:space="preserve">Thus, </w:t>
      </w:r>
      <w:r>
        <w:rPr>
          <w:rFonts w:eastAsiaTheme="minorEastAsia" w:hint="eastAsia"/>
          <w:b/>
          <w:sz w:val="21"/>
          <w:lang w:eastAsia="ja-JP" w:bidi="hi-IN"/>
        </w:rPr>
        <w:t>w</w:t>
      </w:r>
      <w:r w:rsidRPr="002D2E4C">
        <w:rPr>
          <w:rFonts w:eastAsia="SimSun"/>
          <w:b/>
          <w:sz w:val="21"/>
          <w:lang w:eastAsia="zh-CN" w:bidi="hi-IN"/>
        </w:rPr>
        <w:t>e consider that it is feasible to define bandwidth agnostic requirements.</w:t>
      </w:r>
      <w:r>
        <w:rPr>
          <w:rFonts w:eastAsia="SimSun"/>
          <w:b/>
          <w:sz w:val="21"/>
          <w:lang w:eastAsia="zh-CN" w:bidi="hi-IN"/>
        </w:rPr>
        <w:t xml:space="preserve"> </w:t>
      </w:r>
    </w:p>
    <w:p w14:paraId="3B33AD59" w14:textId="77777777" w:rsidR="00CF69F1" w:rsidRPr="00CF69F1" w:rsidRDefault="00CF69F1" w:rsidP="000F23E0">
      <w:pPr>
        <w:spacing w:after="0"/>
        <w:jc w:val="both"/>
        <w:rPr>
          <w:b/>
          <w:lang w:eastAsia="ja-JP"/>
        </w:rPr>
      </w:pPr>
    </w:p>
    <w:p w14:paraId="710BF30F" w14:textId="3CF5C281" w:rsidR="000F23E0" w:rsidRPr="000F23E0" w:rsidRDefault="000F23E0" w:rsidP="000F23E0">
      <w:pPr>
        <w:spacing w:after="0"/>
        <w:jc w:val="both"/>
        <w:rPr>
          <w:lang w:eastAsia="ja-JP"/>
        </w:rPr>
      </w:pPr>
      <w:r>
        <w:rPr>
          <w:b/>
          <w:lang w:val="en-US" w:eastAsia="ja-JP"/>
        </w:rPr>
        <w:t>Proposal 4. Reuse the test designs, i.e. c</w:t>
      </w:r>
      <w:r w:rsidRPr="002C3E6C">
        <w:rPr>
          <w:b/>
          <w:lang w:val="en-US" w:eastAsia="ja-JP"/>
        </w:rPr>
        <w:t>hannel bandwidth combination for defining performance requirements</w:t>
      </w:r>
      <w:r>
        <w:rPr>
          <w:b/>
          <w:lang w:val="en-US" w:eastAsia="ja-JP"/>
        </w:rPr>
        <w:t xml:space="preserve"> and </w:t>
      </w:r>
      <w:r w:rsidRPr="002C3E6C">
        <w:rPr>
          <w:b/>
          <w:lang w:val="en-US" w:eastAsia="ja-JP"/>
        </w:rPr>
        <w:t>testing</w:t>
      </w:r>
      <w:r>
        <w:rPr>
          <w:b/>
          <w:lang w:val="en-US" w:eastAsia="ja-JP"/>
        </w:rPr>
        <w:t xml:space="preserve">, from NR CA requirements to </w:t>
      </w:r>
      <w:r w:rsidRPr="002C3E6C">
        <w:rPr>
          <w:b/>
          <w:lang w:val="en-US" w:eastAsia="ja-JP"/>
        </w:rPr>
        <w:t xml:space="preserve">define </w:t>
      </w:r>
      <w:r>
        <w:rPr>
          <w:b/>
          <w:lang w:val="en-US" w:eastAsia="ja-JP"/>
        </w:rPr>
        <w:t xml:space="preserve">intra-band non-contiguous </w:t>
      </w:r>
      <w:r w:rsidRPr="002C3E6C">
        <w:rPr>
          <w:b/>
          <w:lang w:val="en-US" w:eastAsia="ja-JP"/>
        </w:rPr>
        <w:t>EN-DC re</w:t>
      </w:r>
      <w:r>
        <w:rPr>
          <w:b/>
          <w:lang w:val="en-US" w:eastAsia="ja-JP"/>
        </w:rPr>
        <w:t>quirements is baseline.</w:t>
      </w:r>
    </w:p>
    <w:p w14:paraId="2BA5B1AC" w14:textId="77777777" w:rsidR="009D1BE4" w:rsidRPr="00453A79" w:rsidRDefault="009D1BE4" w:rsidP="009D1BE4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References</w:t>
      </w:r>
    </w:p>
    <w:bookmarkEnd w:id="0"/>
    <w:p w14:paraId="2A16B207" w14:textId="0C642AAA" w:rsidR="00EC1E03" w:rsidRDefault="008244C1" w:rsidP="008244C1">
      <w:pPr>
        <w:pStyle w:val="afb"/>
        <w:numPr>
          <w:ilvl w:val="0"/>
          <w:numId w:val="3"/>
        </w:numPr>
        <w:rPr>
          <w:lang w:eastAsia="ja-JP"/>
        </w:rPr>
      </w:pPr>
      <w:r w:rsidRPr="008244C1">
        <w:rPr>
          <w:lang w:eastAsia="ja-JP"/>
        </w:rPr>
        <w:t>R4-2008848, NTT DOCOMO, Way forward on UE power imbalance requirements for FR1 CA and EN-DC, RAN4 #95e</w:t>
      </w:r>
    </w:p>
    <w:p w14:paraId="47DD7056" w14:textId="0A1273A4" w:rsidR="00160036" w:rsidRPr="00160036" w:rsidRDefault="00160036" w:rsidP="00160036">
      <w:pPr>
        <w:pStyle w:val="afb"/>
        <w:numPr>
          <w:ilvl w:val="0"/>
          <w:numId w:val="3"/>
        </w:numPr>
        <w:rPr>
          <w:lang w:val="en-US" w:eastAsia="ja-JP"/>
        </w:rPr>
      </w:pPr>
      <w:r w:rsidRPr="00160036">
        <w:rPr>
          <w:rFonts w:hint="eastAsia"/>
          <w:lang w:eastAsia="ja-JP"/>
        </w:rPr>
        <w:t>R4-2005547</w:t>
      </w:r>
      <w:r w:rsidRPr="008244C1">
        <w:rPr>
          <w:lang w:eastAsia="ja-JP"/>
        </w:rPr>
        <w:t xml:space="preserve">, NTT DOCOMO, </w:t>
      </w:r>
      <w:r w:rsidRPr="00160036">
        <w:rPr>
          <w:lang w:eastAsia="ja-JP"/>
        </w:rPr>
        <w:t>Way forward on UE power imbalance requirements for FR1 CA and EN-DC</w:t>
      </w:r>
      <w:r>
        <w:rPr>
          <w:lang w:eastAsia="ja-JP"/>
        </w:rPr>
        <w:t>, RAN4 #94</w:t>
      </w:r>
      <w:r w:rsidRPr="008244C1">
        <w:rPr>
          <w:lang w:eastAsia="ja-JP"/>
        </w:rPr>
        <w:t>e</w:t>
      </w:r>
      <w:r>
        <w:rPr>
          <w:lang w:eastAsia="ja-JP"/>
        </w:rPr>
        <w:t>-bis</w:t>
      </w:r>
    </w:p>
    <w:p w14:paraId="0A5961E7" w14:textId="24FD5CFE" w:rsidR="001B77E9" w:rsidRDefault="001B77E9" w:rsidP="0094118D">
      <w:pPr>
        <w:pStyle w:val="afb"/>
        <w:numPr>
          <w:ilvl w:val="0"/>
          <w:numId w:val="3"/>
        </w:numPr>
        <w:rPr>
          <w:lang w:eastAsia="ja-JP"/>
        </w:rPr>
      </w:pPr>
      <w:r>
        <w:rPr>
          <w:rFonts w:hint="eastAsia"/>
          <w:lang w:eastAsia="ja-JP"/>
        </w:rPr>
        <w:t>TS38</w:t>
      </w:r>
      <w:r>
        <w:rPr>
          <w:lang w:eastAsia="ja-JP"/>
        </w:rPr>
        <w:t>.101-3</w:t>
      </w:r>
    </w:p>
    <w:p w14:paraId="04E179EE" w14:textId="77777777" w:rsidR="001B77E9" w:rsidRDefault="001B77E9" w:rsidP="001B77E9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>
        <w:rPr>
          <w:lang w:eastAsia="ja-JP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77E9" w14:paraId="136DCBC3" w14:textId="77777777" w:rsidTr="001B77E9">
        <w:tc>
          <w:tcPr>
            <w:tcW w:w="9631" w:type="dxa"/>
          </w:tcPr>
          <w:p w14:paraId="762EBC3F" w14:textId="1C945E10" w:rsidR="001B77E9" w:rsidRPr="001B77E9" w:rsidRDefault="001B77E9" w:rsidP="001B77E9">
            <w:r w:rsidRPr="001B77E9">
              <w:t>Table 5.5B.4.1-1</w:t>
            </w:r>
            <w:r w:rsidR="00646413">
              <w:t xml:space="preserve"> in TS 38.101-3</w:t>
            </w:r>
            <w:r w:rsidRPr="001B77E9">
              <w:t>: Inter-band EN-DC configurations within FR1 (two bands)</w:t>
            </w:r>
          </w:p>
          <w:tbl>
            <w:tblPr>
              <w:tblW w:w="75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37"/>
              <w:gridCol w:w="2280"/>
              <w:gridCol w:w="2738"/>
            </w:tblGrid>
            <w:tr w:rsidR="001B77E9" w:rsidRPr="001B77E9" w14:paraId="5E99BA0A" w14:textId="77777777" w:rsidTr="00BD198E">
              <w:trPr>
                <w:trHeight w:val="47"/>
                <w:tblHeader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  <w:hideMark/>
                </w:tcPr>
                <w:p w14:paraId="79F8B6DE" w14:textId="77777777" w:rsidR="001B77E9" w:rsidRPr="001B77E9" w:rsidRDefault="001B77E9" w:rsidP="001B77E9">
                  <w:bookmarkStart w:id="2" w:name="_Hlk516090533"/>
                  <w:r w:rsidRPr="001B77E9">
                    <w:t>EN-DC</w:t>
                  </w:r>
                </w:p>
                <w:p w14:paraId="558C57C3" w14:textId="77777777" w:rsidR="001B77E9" w:rsidRPr="001B77E9" w:rsidRDefault="001B77E9" w:rsidP="001B77E9">
                  <w:r w:rsidRPr="001B77E9">
                    <w:t>configuration</w:t>
                  </w:r>
                </w:p>
              </w:tc>
              <w:tc>
                <w:tcPr>
                  <w:tcW w:w="2280" w:type="dxa"/>
                  <w:vAlign w:val="center"/>
                </w:tcPr>
                <w:p w14:paraId="040FAA16" w14:textId="77777777" w:rsidR="001B77E9" w:rsidRPr="001B77E9" w:rsidRDefault="001B77E9" w:rsidP="001B77E9">
                  <w:r w:rsidRPr="001B77E9">
                    <w:t>Uplink EN-DC</w:t>
                  </w:r>
                </w:p>
                <w:p w14:paraId="67FCC417" w14:textId="77777777" w:rsidR="001B77E9" w:rsidRPr="001B77E9" w:rsidRDefault="001B77E9" w:rsidP="001B77E9">
                  <w:r w:rsidRPr="001B77E9">
                    <w:t>configuration</w:t>
                  </w:r>
                </w:p>
                <w:p w14:paraId="66FB85BD" w14:textId="77777777" w:rsidR="001B77E9" w:rsidRPr="001B77E9" w:rsidDel="00C35823" w:rsidRDefault="001B77E9" w:rsidP="001B77E9">
                  <w:r w:rsidRPr="001B77E9">
                    <w:t>(NOTE 1)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  <w:hideMark/>
                </w:tcPr>
                <w:p w14:paraId="5A468644" w14:textId="77777777" w:rsidR="001B77E9" w:rsidRPr="001B77E9" w:rsidRDefault="001B77E9" w:rsidP="001B77E9">
                  <w:r w:rsidRPr="001B77E9">
                    <w:t>Single UL allowed</w:t>
                  </w:r>
                </w:p>
              </w:tc>
            </w:tr>
            <w:bookmarkEnd w:id="2"/>
            <w:tr w:rsidR="001B77E9" w:rsidRPr="001B77E9" w14:paraId="109D00EA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4A82FB95" w14:textId="77777777" w:rsidR="001B77E9" w:rsidRPr="001B77E9" w:rsidRDefault="001B77E9" w:rsidP="001B77E9">
                  <w:r w:rsidRPr="001B77E9">
                    <w:t>DC_1A_n3A</w:t>
                  </w:r>
                </w:p>
                <w:p w14:paraId="1DFA56D4" w14:textId="77777777" w:rsidR="001B77E9" w:rsidRPr="001B77E9" w:rsidRDefault="001B77E9" w:rsidP="001B77E9">
                  <w:r w:rsidRPr="001B77E9">
                    <w:t>DC_1C_n3A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7E1B25F" w14:textId="77777777" w:rsidR="001B77E9" w:rsidRPr="001B77E9" w:rsidRDefault="001B77E9" w:rsidP="001B77E9">
                  <w:r w:rsidRPr="001B77E9">
                    <w:t>DC_1A_n3A</w:t>
                  </w:r>
                </w:p>
                <w:p w14:paraId="1884B890" w14:textId="77777777" w:rsidR="001B77E9" w:rsidRPr="001B77E9" w:rsidRDefault="001B77E9" w:rsidP="001B77E9">
                  <w:r w:rsidRPr="001B77E9">
                    <w:t>DC_1C_n3A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36A91BD1" w14:textId="77777777" w:rsidR="001B77E9" w:rsidRPr="001B77E9" w:rsidRDefault="001B77E9" w:rsidP="001B77E9">
                  <w:r w:rsidRPr="001B77E9">
                    <w:t>DC_1_n3</w:t>
                  </w:r>
                </w:p>
              </w:tc>
            </w:tr>
            <w:tr w:rsidR="001B77E9" w:rsidRPr="001B77E9" w14:paraId="1369C0D8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7238B844" w14:textId="77777777" w:rsidR="001B77E9" w:rsidRPr="001B77E9" w:rsidRDefault="001B77E9" w:rsidP="001B77E9">
                  <w:r w:rsidRPr="001B77E9">
                    <w:t>DC_1A_n5A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5020FCE" w14:textId="77777777" w:rsidR="001B77E9" w:rsidRPr="001B77E9" w:rsidRDefault="001B77E9" w:rsidP="001B77E9">
                  <w:r w:rsidRPr="001B77E9">
                    <w:t>DC_1A_n5A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3B24F22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49165AA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5B17E4AD" w14:textId="77777777" w:rsidR="001B77E9" w:rsidRPr="001B77E9" w:rsidRDefault="001B77E9" w:rsidP="001B77E9">
                  <w:r w:rsidRPr="001B77E9">
                    <w:t>DC_1A_n7A</w:t>
                  </w:r>
                </w:p>
                <w:p w14:paraId="3EACA241" w14:textId="77777777" w:rsidR="001B77E9" w:rsidRPr="001B77E9" w:rsidRDefault="001B77E9" w:rsidP="001B77E9">
                  <w:r w:rsidRPr="001B77E9">
                    <w:t>DC_1A_n7B</w:t>
                  </w:r>
                </w:p>
              </w:tc>
              <w:tc>
                <w:tcPr>
                  <w:tcW w:w="2280" w:type="dxa"/>
                  <w:vAlign w:val="center"/>
                </w:tcPr>
                <w:p w14:paraId="7FD9768B" w14:textId="77777777" w:rsidR="001B77E9" w:rsidRPr="001B77E9" w:rsidRDefault="001B77E9" w:rsidP="001B77E9">
                  <w:r w:rsidRPr="001B77E9">
                    <w:t>DC_1A_n7A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54A5B80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6585CE9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08F62066" w14:textId="77777777" w:rsidR="001B77E9" w:rsidRPr="001B77E9" w:rsidRDefault="001B77E9" w:rsidP="001B77E9">
                  <w:r w:rsidRPr="001B77E9">
                    <w:t>DC_1A-1A_n7A</w:t>
                  </w:r>
                </w:p>
                <w:p w14:paraId="6545A36C" w14:textId="77777777" w:rsidR="001B77E9" w:rsidRPr="001B77E9" w:rsidRDefault="001B77E9" w:rsidP="001B77E9">
                  <w:r w:rsidRPr="001B77E9">
                    <w:t>DC_1A-1A_n7B</w:t>
                  </w:r>
                </w:p>
              </w:tc>
              <w:tc>
                <w:tcPr>
                  <w:tcW w:w="2280" w:type="dxa"/>
                  <w:vAlign w:val="center"/>
                </w:tcPr>
                <w:p w14:paraId="3B9B532E" w14:textId="77777777" w:rsidR="001B77E9" w:rsidRPr="001B77E9" w:rsidRDefault="001B77E9" w:rsidP="001B77E9">
                  <w:r w:rsidRPr="001B77E9">
                    <w:t>DC_1A_n7A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50D2E99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996217D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46F137AD" w14:textId="77777777" w:rsidR="001B77E9" w:rsidRPr="001B77E9" w:rsidRDefault="001B77E9" w:rsidP="001B77E9">
                  <w:r w:rsidRPr="001B77E9">
                    <w:t>DC_1A_n8A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EF1CA4E" w14:textId="77777777" w:rsidR="001B77E9" w:rsidRPr="001B77E9" w:rsidRDefault="001B77E9" w:rsidP="001B77E9">
                  <w:r w:rsidRPr="001B77E9">
                    <w:t>DC_1A_n8A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0CEADFBE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99603F0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7F8F8B5A" w14:textId="77777777" w:rsidR="001B77E9" w:rsidRPr="001B77E9" w:rsidRDefault="001B77E9" w:rsidP="001B77E9">
                  <w:r w:rsidRPr="001B77E9">
                    <w:t>DC_1A_n20A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0E1FED2" w14:textId="77777777" w:rsidR="001B77E9" w:rsidRPr="001B77E9" w:rsidRDefault="001B77E9" w:rsidP="001B77E9">
                  <w:r w:rsidRPr="001B77E9">
                    <w:t>DC_1A_n20A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38F9935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6034D8C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6B21E2C7" w14:textId="77777777" w:rsidR="001B77E9" w:rsidRPr="001B77E9" w:rsidRDefault="001B77E9" w:rsidP="001B77E9">
                  <w:r w:rsidRPr="001B77E9">
                    <w:t>DC_1A_n28A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E05EF45" w14:textId="77777777" w:rsidR="001B77E9" w:rsidRPr="001B77E9" w:rsidRDefault="001B77E9" w:rsidP="001B77E9">
                  <w:r w:rsidRPr="001B77E9">
                    <w:t>DC_1A_n28A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14B8F10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42BC2FB" w14:textId="77777777" w:rsidTr="00BD198E">
              <w:trPr>
                <w:trHeight w:val="47"/>
                <w:jc w:val="center"/>
              </w:trPr>
              <w:tc>
                <w:tcPr>
                  <w:tcW w:w="2537" w:type="dxa"/>
                  <w:shd w:val="clear" w:color="auto" w:fill="auto"/>
                  <w:vAlign w:val="center"/>
                </w:tcPr>
                <w:p w14:paraId="17C2A996" w14:textId="77777777" w:rsidR="001B77E9" w:rsidRPr="001B77E9" w:rsidRDefault="001B77E9" w:rsidP="001B77E9">
                  <w:r w:rsidRPr="001B77E9">
                    <w:t>DC_1A_n38A</w:t>
                  </w:r>
                </w:p>
                <w:p w14:paraId="21F09C09" w14:textId="77777777" w:rsidR="001B77E9" w:rsidRPr="001B77E9" w:rsidRDefault="001B77E9" w:rsidP="001B77E9">
                  <w:r w:rsidRPr="001B77E9">
                    <w:t>DC_1C_n38A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69ED61E" w14:textId="77777777" w:rsidR="001B77E9" w:rsidRPr="001B77E9" w:rsidRDefault="001B77E9" w:rsidP="001B77E9">
                  <w:r w:rsidRPr="001B77E9">
                    <w:t>DC_1A_n38A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14:paraId="3689165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E6F7F7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DE3DED0" w14:textId="77777777" w:rsidR="001B77E9" w:rsidRPr="001B77E9" w:rsidRDefault="001B77E9" w:rsidP="001B77E9">
                  <w:r w:rsidRPr="001B77E9">
                    <w:t>DC_1A_n40A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9E7C448" w14:textId="77777777" w:rsidR="001B77E9" w:rsidRPr="001B77E9" w:rsidRDefault="001B77E9" w:rsidP="001B77E9">
                  <w:r w:rsidRPr="001B77E9">
                    <w:t>DC_1A_n40A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B61B52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E22A89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6790FEE" w14:textId="77777777" w:rsidR="001B77E9" w:rsidRPr="001B77E9" w:rsidRDefault="001B77E9" w:rsidP="001B77E9">
                  <w:r w:rsidRPr="001B77E9">
                    <w:t>DC_1A_n41A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D64FD4B" w14:textId="77777777" w:rsidR="001B77E9" w:rsidRPr="001B77E9" w:rsidRDefault="001B77E9" w:rsidP="001B77E9">
                  <w:r w:rsidRPr="001B77E9">
                    <w:t>DC_1A_n41A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6560C4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11ACB2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2AA4854" w14:textId="77777777" w:rsidR="001B77E9" w:rsidRPr="001B77E9" w:rsidRDefault="001B77E9" w:rsidP="001B77E9">
                  <w:r w:rsidRPr="001B77E9">
                    <w:t>DC_1A_n50A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9A57D15" w14:textId="77777777" w:rsidR="001B77E9" w:rsidRPr="001B77E9" w:rsidRDefault="001B77E9" w:rsidP="001B77E9">
                  <w:r w:rsidRPr="001B77E9">
                    <w:t>DC_1A_n50A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CBC5BC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5DAF11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BEF43A5" w14:textId="77777777" w:rsidR="001B77E9" w:rsidRPr="001B77E9" w:rsidRDefault="001B77E9" w:rsidP="001B77E9">
                  <w:r w:rsidRPr="001B77E9">
                    <w:t>DC_1A_n51A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502F38C" w14:textId="77777777" w:rsidR="001B77E9" w:rsidRPr="001B77E9" w:rsidRDefault="001B77E9" w:rsidP="001B77E9">
                  <w:r w:rsidRPr="001B77E9">
                    <w:t>DC_1A_n51A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D461D3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3CB2FD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B60B93C" w14:textId="77777777" w:rsidR="001B77E9" w:rsidRPr="001B77E9" w:rsidRDefault="001B77E9" w:rsidP="001B77E9">
                  <w:r w:rsidRPr="001B77E9">
                    <w:lastRenderedPageBreak/>
                    <w:t>DC_1A_n71A</w:t>
                  </w:r>
                </w:p>
                <w:p w14:paraId="18AEE227" w14:textId="77777777" w:rsidR="001B77E9" w:rsidRPr="001B77E9" w:rsidRDefault="001B77E9" w:rsidP="001B77E9">
                  <w:r w:rsidRPr="001B77E9">
                    <w:t>DC_1A_n71B</w:t>
                  </w:r>
                </w:p>
              </w:tc>
              <w:tc>
                <w:tcPr>
                  <w:tcW w:w="2280" w:type="dxa"/>
                  <w:vAlign w:val="center"/>
                </w:tcPr>
                <w:p w14:paraId="0826C438" w14:textId="77777777" w:rsidR="001B77E9" w:rsidRPr="001B77E9" w:rsidRDefault="001B77E9" w:rsidP="001B77E9">
                  <w:r w:rsidRPr="001B77E9">
                    <w:t>DC_1A_n71A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24247D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2B5479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4F6328D" w14:textId="77777777" w:rsidR="001B77E9" w:rsidRPr="001B77E9" w:rsidRDefault="001B77E9" w:rsidP="001B77E9">
                  <w:r w:rsidRPr="001B77E9">
                    <w:t>DC_1A_n77A7</w:t>
                  </w:r>
                </w:p>
                <w:p w14:paraId="63FE2BF4" w14:textId="77777777" w:rsidR="001B77E9" w:rsidRPr="001B77E9" w:rsidRDefault="001B77E9" w:rsidP="001B77E9">
                  <w:r w:rsidRPr="001B77E9">
                    <w:t>DC_1A_n77C7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8E91C97" w14:textId="77777777" w:rsidR="001B77E9" w:rsidRPr="001B77E9" w:rsidRDefault="001B77E9" w:rsidP="001B77E9">
                  <w:r w:rsidRPr="001B77E9">
                    <w:t>DC_1A_n77A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1FA8461" w14:textId="77777777" w:rsidR="001B77E9" w:rsidRPr="001B77E9" w:rsidRDefault="001B77E9" w:rsidP="001B77E9">
                  <w:r w:rsidRPr="001B77E9">
                    <w:t>DC_1_n77</w:t>
                  </w:r>
                </w:p>
              </w:tc>
            </w:tr>
            <w:tr w:rsidR="001B77E9" w:rsidRPr="001B77E9" w14:paraId="0CDB4CA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F8766B6" w14:textId="77777777" w:rsidR="001B77E9" w:rsidRPr="001B77E9" w:rsidRDefault="001B77E9" w:rsidP="001B77E9">
                  <w:r w:rsidRPr="001B77E9">
                    <w:t>DC_1A_n77(2A)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587C1035" w14:textId="77777777" w:rsidR="001B77E9" w:rsidRPr="001B77E9" w:rsidRDefault="001B77E9" w:rsidP="001B77E9">
                  <w:r w:rsidRPr="001B77E9">
                    <w:t>DC_1A_n77A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A86B505" w14:textId="77777777" w:rsidR="001B77E9" w:rsidRPr="001B77E9" w:rsidRDefault="001B77E9" w:rsidP="001B77E9">
                  <w:r w:rsidRPr="001B77E9">
                    <w:t>DC_1_n77</w:t>
                  </w:r>
                </w:p>
              </w:tc>
            </w:tr>
            <w:tr w:rsidR="001B77E9" w:rsidRPr="001B77E9" w14:paraId="3E7F6308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41828E3" w14:textId="77777777" w:rsidR="001B77E9" w:rsidRPr="001B77E9" w:rsidRDefault="001B77E9" w:rsidP="001B77E9">
                  <w:r w:rsidRPr="001B77E9">
                    <w:t>DC_1A_n78A7</w:t>
                  </w:r>
                </w:p>
                <w:p w14:paraId="3DE5693A" w14:textId="77777777" w:rsidR="001B77E9" w:rsidRPr="001B77E9" w:rsidRDefault="001B77E9" w:rsidP="001B77E9">
                  <w:r w:rsidRPr="001B77E9">
                    <w:t>DC_1A_n78C7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502AAF7" w14:textId="77777777" w:rsidR="001B77E9" w:rsidRPr="001B77E9" w:rsidRDefault="001B77E9" w:rsidP="001B77E9">
                  <w:r w:rsidRPr="001B77E9">
                    <w:t>DC_1A_n78A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26597D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0034C0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80705D8" w14:textId="77777777" w:rsidR="001B77E9" w:rsidRPr="001B77E9" w:rsidRDefault="001B77E9" w:rsidP="001B77E9">
                  <w:r w:rsidRPr="001B77E9">
                    <w:t>DC_1A_n78(2A)7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00780471" w14:textId="77777777" w:rsidR="001B77E9" w:rsidRPr="001B77E9" w:rsidRDefault="001B77E9" w:rsidP="001B77E9">
                  <w:r w:rsidRPr="001B77E9">
                    <w:t>DC_1A_n78A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74F15C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944B52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987D077" w14:textId="77777777" w:rsidR="001B77E9" w:rsidRPr="001B77E9" w:rsidRDefault="001B77E9" w:rsidP="001B77E9">
                  <w:r w:rsidRPr="001B77E9">
                    <w:t>DC_1A_n79A7</w:t>
                  </w:r>
                </w:p>
                <w:p w14:paraId="5A553E65" w14:textId="77777777" w:rsidR="001B77E9" w:rsidRPr="001B77E9" w:rsidRDefault="001B77E9" w:rsidP="001B77E9">
                  <w:r w:rsidRPr="001B77E9">
                    <w:t>DC_1A_n79C7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13478861" w14:textId="77777777" w:rsidR="001B77E9" w:rsidRPr="001B77E9" w:rsidRDefault="001B77E9" w:rsidP="001B77E9">
                  <w:r w:rsidRPr="001B77E9">
                    <w:t>DC_1A_n79A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A47A2FE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8D7D39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BE57813" w14:textId="77777777" w:rsidR="001B77E9" w:rsidRPr="001B77E9" w:rsidRDefault="001B77E9" w:rsidP="001B77E9">
                  <w:r w:rsidRPr="001B77E9">
                    <w:t>DC_2A_n5A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D3C3682" w14:textId="77777777" w:rsidR="001B77E9" w:rsidRPr="001B77E9" w:rsidRDefault="001B77E9" w:rsidP="001B77E9">
                  <w:r w:rsidRPr="001B77E9">
                    <w:t>DC_2A_n5A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A040F9E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046EAF8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ADC8A90" w14:textId="77777777" w:rsidR="001B77E9" w:rsidRPr="001B77E9" w:rsidRDefault="001B77E9" w:rsidP="001B77E9">
                  <w:r w:rsidRPr="001B77E9">
                    <w:t>DC_2A-2A_n5A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9BCA030" w14:textId="77777777" w:rsidR="001B77E9" w:rsidRPr="001B77E9" w:rsidRDefault="001B77E9" w:rsidP="001B77E9">
                  <w:r w:rsidRPr="001B77E9">
                    <w:t>DC_2A_n5A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45A1E3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85EB00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BB0F9A5" w14:textId="77777777" w:rsidR="001B77E9" w:rsidRPr="001B77E9" w:rsidRDefault="001B77E9" w:rsidP="001B77E9">
                  <w:r w:rsidRPr="001B77E9">
                    <w:t>DC_2A_n7A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F6608B4" w14:textId="77777777" w:rsidR="001B77E9" w:rsidRPr="001B77E9" w:rsidRDefault="001B77E9" w:rsidP="001B77E9">
                  <w:r w:rsidRPr="001B77E9">
                    <w:t>DC_2A_n7A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868D27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8BFA39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393574F" w14:textId="77777777" w:rsidR="001B77E9" w:rsidRPr="001B77E9" w:rsidRDefault="001B77E9" w:rsidP="001B77E9">
                  <w:r w:rsidRPr="001B77E9">
                    <w:t>DC_2A_n7(2A)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46891A9C" w14:textId="77777777" w:rsidR="001B77E9" w:rsidRPr="001B77E9" w:rsidRDefault="001B77E9" w:rsidP="001B77E9">
                  <w:r w:rsidRPr="001B77E9">
                    <w:t>DC_2A_n7A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4CEB34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F5F63D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AF4F0E3" w14:textId="77777777" w:rsidR="001B77E9" w:rsidRPr="001B77E9" w:rsidRDefault="001B77E9" w:rsidP="001B77E9">
                  <w:r w:rsidRPr="001B77E9">
                    <w:t>DC_2A_n12A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1CA2469" w14:textId="77777777" w:rsidR="001B77E9" w:rsidRPr="001B77E9" w:rsidRDefault="001B77E9" w:rsidP="001B77E9">
                  <w:r w:rsidRPr="001B77E9">
                    <w:t>DC_2A_n12A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2E391D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F9D3B8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986DEF0" w14:textId="77777777" w:rsidR="001B77E9" w:rsidRPr="001B77E9" w:rsidRDefault="001B77E9" w:rsidP="001B77E9">
                  <w:r w:rsidRPr="001B77E9">
                    <w:t>DC_2A_n38A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6238C3A" w14:textId="77777777" w:rsidR="001B77E9" w:rsidRPr="001B77E9" w:rsidRDefault="001B77E9" w:rsidP="001B77E9">
                  <w:r w:rsidRPr="001B77E9">
                    <w:t>DC_2A_n38A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CC7949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7367AE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E008FFD" w14:textId="77777777" w:rsidR="001B77E9" w:rsidRPr="001B77E9" w:rsidRDefault="001B77E9" w:rsidP="001B77E9">
                  <w:r w:rsidRPr="001B77E9">
                    <w:t>DC_2A-2A_n38A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6A0CBBB" w14:textId="77777777" w:rsidR="001B77E9" w:rsidRPr="001B77E9" w:rsidRDefault="001B77E9" w:rsidP="001B77E9">
                  <w:r w:rsidRPr="001B77E9">
                    <w:t>DC_2A_n38A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1B4914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9373E7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014F004" w14:textId="77777777" w:rsidR="001B77E9" w:rsidRPr="001B77E9" w:rsidRDefault="001B77E9" w:rsidP="001B77E9">
                  <w:r w:rsidRPr="001B77E9">
                    <w:t>DC_2A_n41A</w:t>
                  </w:r>
                </w:p>
                <w:p w14:paraId="4E48B7F6" w14:textId="77777777" w:rsidR="001B77E9" w:rsidRPr="001B77E9" w:rsidRDefault="001B77E9" w:rsidP="001B77E9">
                  <w:r w:rsidRPr="001B77E9">
                    <w:t>DC_2A_n41C</w:t>
                  </w:r>
                </w:p>
                <w:p w14:paraId="56C64636" w14:textId="77777777" w:rsidR="001B77E9" w:rsidRPr="001B77E9" w:rsidRDefault="001B77E9" w:rsidP="001B77E9">
                  <w:r w:rsidRPr="001B77E9">
                    <w:t>DC_2C_n41A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F806A66" w14:textId="77777777" w:rsidR="001B77E9" w:rsidRPr="001B77E9" w:rsidRDefault="001B77E9" w:rsidP="001B77E9">
                  <w:r w:rsidRPr="001B77E9">
                    <w:t>DC_2A_n41A</w:t>
                  </w:r>
                </w:p>
                <w:p w14:paraId="4C7E8A4B" w14:textId="77777777" w:rsidR="001B77E9" w:rsidRPr="001B77E9" w:rsidRDefault="001B77E9" w:rsidP="001B77E9">
                  <w:r w:rsidRPr="001B77E9">
                    <w:t>DC_2C_n41A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D8C44C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145E3B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7652417" w14:textId="77777777" w:rsidR="001B77E9" w:rsidRPr="001B77E9" w:rsidRDefault="001B77E9" w:rsidP="001B77E9">
                  <w:r w:rsidRPr="001B77E9">
                    <w:t>DC_2A-2A_n41A</w:t>
                  </w:r>
                </w:p>
                <w:p w14:paraId="5E2668BC" w14:textId="77777777" w:rsidR="001B77E9" w:rsidRPr="001B77E9" w:rsidRDefault="001B77E9" w:rsidP="001B77E9">
                  <w:r w:rsidRPr="001B77E9">
                    <w:t>DC_2A_n41(2A)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028CE119" w14:textId="77777777" w:rsidR="001B77E9" w:rsidRPr="001B77E9" w:rsidRDefault="001B77E9" w:rsidP="001B77E9">
                  <w:r w:rsidRPr="001B77E9">
                    <w:t>DC_2A_n41A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1A425A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79AE67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13CF4AA" w14:textId="77777777" w:rsidR="001B77E9" w:rsidRPr="001B77E9" w:rsidRDefault="001B77E9" w:rsidP="001B77E9">
                  <w:r w:rsidRPr="001B77E9">
                    <w:t>DC_2A_n48A</w:t>
                  </w:r>
                </w:p>
                <w:p w14:paraId="0A82DECD" w14:textId="77777777" w:rsidR="001B77E9" w:rsidRPr="001B77E9" w:rsidRDefault="001B77E9" w:rsidP="001B77E9">
                  <w:r w:rsidRPr="001B77E9">
                    <w:t>DC_2A_n48B</w:t>
                  </w:r>
                </w:p>
              </w:tc>
              <w:tc>
                <w:tcPr>
                  <w:tcW w:w="2280" w:type="dxa"/>
                  <w:vAlign w:val="center"/>
                </w:tcPr>
                <w:p w14:paraId="59AA050F" w14:textId="77777777" w:rsidR="001B77E9" w:rsidRPr="001B77E9" w:rsidRDefault="001B77E9" w:rsidP="001B77E9">
                  <w:r w:rsidRPr="001B77E9">
                    <w:t>DC_2A_n48A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A90FF3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154FE4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C888A78" w14:textId="77777777" w:rsidR="001B77E9" w:rsidRPr="001B77E9" w:rsidRDefault="001B77E9" w:rsidP="001B77E9">
                  <w:r w:rsidRPr="001B77E9">
                    <w:t>DC_2A_n66A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D35079E" w14:textId="77777777" w:rsidR="001B77E9" w:rsidRPr="001B77E9" w:rsidRDefault="001B77E9" w:rsidP="001B77E9">
                  <w:r w:rsidRPr="001B77E9">
                    <w:t>DC_2A_n66A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6721324" w14:textId="77777777" w:rsidR="001B77E9" w:rsidRPr="001B77E9" w:rsidRDefault="001B77E9" w:rsidP="001B77E9">
                  <w:r w:rsidRPr="001B77E9">
                    <w:t>DC_2_n66</w:t>
                  </w:r>
                </w:p>
              </w:tc>
            </w:tr>
            <w:tr w:rsidR="001B77E9" w:rsidRPr="001B77E9" w14:paraId="619CC65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4ABDE76" w14:textId="77777777" w:rsidR="001B77E9" w:rsidRPr="001B77E9" w:rsidRDefault="001B77E9" w:rsidP="001B77E9">
                  <w:r w:rsidRPr="001B77E9">
                    <w:t>DC_2A-2A_n66A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082013A" w14:textId="77777777" w:rsidR="001B77E9" w:rsidRPr="001B77E9" w:rsidRDefault="001B77E9" w:rsidP="001B77E9">
                  <w:r w:rsidRPr="001B77E9">
                    <w:t>DC_2A_n66A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675D5ED" w14:textId="77777777" w:rsidR="001B77E9" w:rsidRPr="001B77E9" w:rsidRDefault="001B77E9" w:rsidP="001B77E9">
                  <w:r w:rsidRPr="001B77E9">
                    <w:t>DC_2_n66</w:t>
                  </w:r>
                </w:p>
              </w:tc>
            </w:tr>
            <w:tr w:rsidR="001B77E9" w:rsidRPr="001B77E9" w14:paraId="2D1416A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672620E" w14:textId="77777777" w:rsidR="001B77E9" w:rsidRPr="001B77E9" w:rsidRDefault="001B77E9" w:rsidP="001B77E9">
                  <w:r w:rsidRPr="001B77E9">
                    <w:t>DC_2A_n71A</w:t>
                  </w:r>
                </w:p>
                <w:p w14:paraId="7D289A7C" w14:textId="77777777" w:rsidR="001B77E9" w:rsidRPr="001B77E9" w:rsidRDefault="001B77E9" w:rsidP="001B77E9">
                  <w:r w:rsidRPr="001B77E9">
                    <w:t>DC_2A_n71B</w:t>
                  </w:r>
                </w:p>
                <w:p w14:paraId="19BB7A5D" w14:textId="77777777" w:rsidR="001B77E9" w:rsidRPr="001B77E9" w:rsidRDefault="001B77E9" w:rsidP="001B77E9">
                  <w:r w:rsidRPr="001B77E9">
                    <w:t>DC_2C_n71A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8520A3E" w14:textId="77777777" w:rsidR="001B77E9" w:rsidRPr="001B77E9" w:rsidRDefault="001B77E9" w:rsidP="001B77E9">
                  <w:r w:rsidRPr="001B77E9">
                    <w:t>DC_2A_n71A</w:t>
                  </w:r>
                </w:p>
                <w:p w14:paraId="0E5FB8CE" w14:textId="77777777" w:rsidR="001B77E9" w:rsidRPr="001B77E9" w:rsidRDefault="001B77E9" w:rsidP="001B77E9">
                  <w:r w:rsidRPr="001B77E9">
                    <w:t>DC_2C_n71A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94166DE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903DB1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6B70EB6" w14:textId="77777777" w:rsidR="001B77E9" w:rsidRPr="001B77E9" w:rsidRDefault="001B77E9" w:rsidP="001B77E9">
                  <w:r w:rsidRPr="001B77E9">
                    <w:t>DC_2A-2A_n71A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7BC65D5" w14:textId="77777777" w:rsidR="001B77E9" w:rsidRPr="001B77E9" w:rsidRDefault="001B77E9" w:rsidP="001B77E9">
                  <w:r w:rsidRPr="001B77E9">
                    <w:t>DC_2A_n71A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19B973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6EC85A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3F9B6BB" w14:textId="77777777" w:rsidR="001B77E9" w:rsidRPr="001B77E9" w:rsidRDefault="001B77E9" w:rsidP="001B77E9">
                  <w:r w:rsidRPr="001B77E9">
                    <w:t>DC_2A_n78A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DE423E9" w14:textId="77777777" w:rsidR="001B77E9" w:rsidRPr="001B77E9" w:rsidRDefault="001B77E9" w:rsidP="001B77E9">
                  <w:r w:rsidRPr="001B77E9">
                    <w:t>DC_2A_n78A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44284C6" w14:textId="77777777" w:rsidR="001B77E9" w:rsidRPr="001B77E9" w:rsidRDefault="001B77E9" w:rsidP="001B77E9">
                  <w:r w:rsidRPr="001B77E9">
                    <w:t>DC_2_n78</w:t>
                  </w:r>
                </w:p>
              </w:tc>
            </w:tr>
            <w:tr w:rsidR="001B77E9" w:rsidRPr="001B77E9" w14:paraId="5D67BF3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AD157AC" w14:textId="77777777" w:rsidR="001B77E9" w:rsidRPr="001B77E9" w:rsidRDefault="001B77E9" w:rsidP="001B77E9">
                  <w:r w:rsidRPr="001B77E9">
                    <w:t>DC_2A_n78(2A)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4C1D5E2A" w14:textId="77777777" w:rsidR="001B77E9" w:rsidRPr="001B77E9" w:rsidRDefault="001B77E9" w:rsidP="001B77E9">
                  <w:r w:rsidRPr="001B77E9">
                    <w:t>DC_2A_n78A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DB254B1" w14:textId="77777777" w:rsidR="001B77E9" w:rsidRPr="001B77E9" w:rsidRDefault="001B77E9" w:rsidP="001B77E9">
                  <w:r w:rsidRPr="001B77E9">
                    <w:t>DC_2_n78</w:t>
                  </w:r>
                </w:p>
              </w:tc>
            </w:tr>
            <w:tr w:rsidR="001B77E9" w:rsidRPr="001B77E9" w14:paraId="61B14B3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01EEA81" w14:textId="77777777" w:rsidR="001B77E9" w:rsidRPr="001B77E9" w:rsidRDefault="001B77E9" w:rsidP="001B77E9">
                  <w:r w:rsidRPr="001B77E9">
                    <w:t>DC_2A-2A_n78A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D17550A" w14:textId="77777777" w:rsidR="001B77E9" w:rsidRPr="001B77E9" w:rsidRDefault="001B77E9" w:rsidP="001B77E9">
                  <w:r w:rsidRPr="001B77E9">
                    <w:t>DC_2A_n78A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3265C57" w14:textId="77777777" w:rsidR="001B77E9" w:rsidRPr="001B77E9" w:rsidRDefault="001B77E9" w:rsidP="001B77E9">
                  <w:r w:rsidRPr="001B77E9">
                    <w:t>DC_2_n78</w:t>
                  </w:r>
                </w:p>
              </w:tc>
            </w:tr>
            <w:tr w:rsidR="001B77E9" w:rsidRPr="001B77E9" w14:paraId="786061B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</w:tcPr>
                <w:p w14:paraId="69A0A153" w14:textId="77777777" w:rsidR="001B77E9" w:rsidRPr="001B77E9" w:rsidRDefault="001B77E9" w:rsidP="001B77E9">
                  <w:r w:rsidRPr="001B77E9">
                    <w:t>DC_3A_n1A</w:t>
                  </w:r>
                </w:p>
                <w:p w14:paraId="5259ED81" w14:textId="77777777" w:rsidR="001B77E9" w:rsidRPr="001B77E9" w:rsidRDefault="001B77E9" w:rsidP="001B77E9">
                  <w:r w:rsidRPr="001B77E9">
                    <w:lastRenderedPageBreak/>
                    <w:t>DC_3C_n1A</w:t>
                  </w:r>
                </w:p>
              </w:tc>
              <w:tc>
                <w:tcPr>
                  <w:tcW w:w="2280" w:type="dxa"/>
                </w:tcPr>
                <w:p w14:paraId="5EF94D78" w14:textId="77777777" w:rsidR="001B77E9" w:rsidRPr="001B77E9" w:rsidRDefault="001B77E9" w:rsidP="001B77E9">
                  <w:r w:rsidRPr="001B77E9">
                    <w:lastRenderedPageBreak/>
                    <w:t>DC_3A_n1A</w:t>
                  </w:r>
                </w:p>
                <w:p w14:paraId="1D1DEC1B" w14:textId="77777777" w:rsidR="001B77E9" w:rsidRPr="001B77E9" w:rsidRDefault="001B77E9" w:rsidP="001B77E9">
                  <w:r w:rsidRPr="001B77E9">
                    <w:lastRenderedPageBreak/>
                    <w:t>DC_3C_n1A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FF796C9" w14:textId="77777777" w:rsidR="001B77E9" w:rsidRPr="001B77E9" w:rsidRDefault="001B77E9" w:rsidP="001B77E9">
                  <w:r w:rsidRPr="001B77E9">
                    <w:lastRenderedPageBreak/>
                    <w:t>DC_3_n1</w:t>
                  </w:r>
                </w:p>
              </w:tc>
            </w:tr>
            <w:tr w:rsidR="001B77E9" w:rsidRPr="001B77E9" w14:paraId="533A9E4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4920C11" w14:textId="77777777" w:rsidR="001B77E9" w:rsidRPr="001B77E9" w:rsidRDefault="001B77E9" w:rsidP="001B77E9">
                  <w:r w:rsidRPr="001B77E9">
                    <w:t>DC_3A-3A_n1A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1E5A672" w14:textId="77777777" w:rsidR="001B77E9" w:rsidRPr="001B77E9" w:rsidRDefault="001B77E9" w:rsidP="001B77E9">
                  <w:r w:rsidRPr="001B77E9">
                    <w:t>DC_3A_n1A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22F14B8" w14:textId="77777777" w:rsidR="001B77E9" w:rsidRPr="001B77E9" w:rsidRDefault="001B77E9" w:rsidP="001B77E9">
                  <w:r w:rsidRPr="001B77E9">
                    <w:t>DC_3_n1</w:t>
                  </w:r>
                </w:p>
              </w:tc>
            </w:tr>
            <w:tr w:rsidR="001B77E9" w:rsidRPr="001B77E9" w14:paraId="7519B33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AD5DB10" w14:textId="77777777" w:rsidR="001B77E9" w:rsidRPr="001B77E9" w:rsidRDefault="001B77E9" w:rsidP="001B77E9">
                  <w:r w:rsidRPr="001B77E9">
                    <w:t>DC_3A_n5A</w:t>
                  </w:r>
                </w:p>
                <w:p w14:paraId="4941B82C" w14:textId="77777777" w:rsidR="001B77E9" w:rsidRPr="001B77E9" w:rsidRDefault="001B77E9" w:rsidP="001B77E9">
                  <w:r w:rsidRPr="001B77E9">
                    <w:t>DC_3C_n5A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9435522" w14:textId="77777777" w:rsidR="001B77E9" w:rsidRPr="001B77E9" w:rsidRDefault="001B77E9" w:rsidP="001B77E9">
                  <w:r w:rsidRPr="001B77E9">
                    <w:t>DC_3A_n5A</w:t>
                  </w:r>
                </w:p>
                <w:p w14:paraId="272601CC" w14:textId="77777777" w:rsidR="001B77E9" w:rsidRPr="001B77E9" w:rsidRDefault="001B77E9" w:rsidP="001B77E9">
                  <w:r w:rsidRPr="001B77E9">
                    <w:t>DC_3C_n5A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81FC01B" w14:textId="77777777" w:rsidR="001B77E9" w:rsidRPr="001B77E9" w:rsidRDefault="001B77E9" w:rsidP="001B77E9">
                  <w:r w:rsidRPr="001B77E9">
                    <w:t>DC_3_n5</w:t>
                  </w:r>
                </w:p>
              </w:tc>
            </w:tr>
            <w:tr w:rsidR="001B77E9" w:rsidRPr="001B77E9" w14:paraId="6855760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5FCEB91" w14:textId="77777777" w:rsidR="001B77E9" w:rsidRPr="001B77E9" w:rsidRDefault="001B77E9" w:rsidP="001B77E9">
                  <w:r w:rsidRPr="001B77E9">
                    <w:t>DC_3A_n7A</w:t>
                  </w:r>
                </w:p>
                <w:p w14:paraId="02E60880" w14:textId="77777777" w:rsidR="001B77E9" w:rsidRPr="001B77E9" w:rsidRDefault="001B77E9" w:rsidP="001B77E9">
                  <w:r w:rsidRPr="001B77E9">
                    <w:t>DC_3A_n7B</w:t>
                  </w:r>
                </w:p>
                <w:p w14:paraId="4DE0BC7D" w14:textId="77777777" w:rsidR="001B77E9" w:rsidRPr="001B77E9" w:rsidRDefault="001B77E9" w:rsidP="001B77E9">
                  <w:r w:rsidRPr="001B77E9">
                    <w:t>DC_3C_n7A</w:t>
                  </w:r>
                </w:p>
                <w:p w14:paraId="41ABE4C6" w14:textId="77777777" w:rsidR="001B77E9" w:rsidRPr="001B77E9" w:rsidRDefault="001B77E9" w:rsidP="001B77E9">
                  <w:r w:rsidRPr="001B77E9">
                    <w:t>DC_3C_n7B</w:t>
                  </w:r>
                </w:p>
              </w:tc>
              <w:tc>
                <w:tcPr>
                  <w:tcW w:w="2280" w:type="dxa"/>
                  <w:vAlign w:val="center"/>
                </w:tcPr>
                <w:p w14:paraId="7A7456D8" w14:textId="77777777" w:rsidR="001B77E9" w:rsidRPr="001B77E9" w:rsidRDefault="001B77E9" w:rsidP="001B77E9">
                  <w:r w:rsidRPr="001B77E9">
                    <w:t>DC_3A_n7A</w:t>
                  </w:r>
                </w:p>
                <w:p w14:paraId="5C349148" w14:textId="77777777" w:rsidR="001B77E9" w:rsidRPr="001B77E9" w:rsidRDefault="001B77E9" w:rsidP="001B77E9">
                  <w:r w:rsidRPr="001B77E9">
                    <w:t>DC_3A_n7B</w:t>
                  </w:r>
                </w:p>
                <w:p w14:paraId="67B657E3" w14:textId="77777777" w:rsidR="001B77E9" w:rsidRPr="001B77E9" w:rsidRDefault="001B77E9" w:rsidP="001B77E9">
                  <w:r w:rsidRPr="001B77E9">
                    <w:t>DC_3C_n7A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9568C6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F05A83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19DDB3C" w14:textId="77777777" w:rsidR="001B77E9" w:rsidRPr="001B77E9" w:rsidRDefault="001B77E9" w:rsidP="001B77E9">
                  <w:r w:rsidRPr="001B77E9">
                    <w:t>DC_3A-3A_n7A</w:t>
                  </w:r>
                </w:p>
                <w:p w14:paraId="0FF06DD5" w14:textId="77777777" w:rsidR="001B77E9" w:rsidRPr="001B77E9" w:rsidRDefault="001B77E9" w:rsidP="001B77E9">
                  <w:r w:rsidRPr="001B77E9">
                    <w:t>DC_3A-3A_n7B</w:t>
                  </w:r>
                </w:p>
              </w:tc>
              <w:tc>
                <w:tcPr>
                  <w:tcW w:w="2280" w:type="dxa"/>
                  <w:vAlign w:val="center"/>
                </w:tcPr>
                <w:p w14:paraId="15B24079" w14:textId="77777777" w:rsidR="001B77E9" w:rsidRPr="001B77E9" w:rsidRDefault="001B77E9" w:rsidP="001B77E9">
                  <w:r w:rsidRPr="001B77E9">
                    <w:t>DC_3A_n7A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2602F5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8FC286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7147232" w14:textId="77777777" w:rsidR="001B77E9" w:rsidRPr="001B77E9" w:rsidRDefault="001B77E9" w:rsidP="001B77E9">
                  <w:r w:rsidRPr="001B77E9">
                    <w:t>DC_3A_n8A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66DC4FF" w14:textId="77777777" w:rsidR="001B77E9" w:rsidRPr="001B77E9" w:rsidRDefault="001B77E9" w:rsidP="001B77E9">
                  <w:r w:rsidRPr="001B77E9">
                    <w:t>DC_3A_n8A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C2B6CD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C7CCF7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CA8158C" w14:textId="77777777" w:rsidR="001B77E9" w:rsidRPr="001B77E9" w:rsidRDefault="001B77E9" w:rsidP="001B77E9">
                  <w:r w:rsidRPr="001B77E9">
                    <w:t>DC_3A_n20A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74F72ED" w14:textId="77777777" w:rsidR="001B77E9" w:rsidRPr="001B77E9" w:rsidRDefault="001B77E9" w:rsidP="001B77E9">
                  <w:r w:rsidRPr="001B77E9">
                    <w:t>DC_3A_n20A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DF8CA7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BB93BE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B2FC897" w14:textId="77777777" w:rsidR="001B77E9" w:rsidRPr="001B77E9" w:rsidRDefault="001B77E9" w:rsidP="001B77E9">
                  <w:r w:rsidRPr="001B77E9">
                    <w:t>DC_3A_n28A</w:t>
                  </w:r>
                </w:p>
                <w:p w14:paraId="232F4A2F" w14:textId="77777777" w:rsidR="001B77E9" w:rsidRPr="001B77E9" w:rsidRDefault="001B77E9" w:rsidP="001B77E9">
                  <w:r w:rsidRPr="001B77E9">
                    <w:t>DC_3C_n28A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83DB454" w14:textId="77777777" w:rsidR="001B77E9" w:rsidRPr="001B77E9" w:rsidRDefault="001B77E9" w:rsidP="001B77E9">
                  <w:r w:rsidRPr="001B77E9">
                    <w:t>DC_3A_n28A</w:t>
                  </w:r>
                </w:p>
                <w:p w14:paraId="223BF0C1" w14:textId="77777777" w:rsidR="001B77E9" w:rsidRPr="001B77E9" w:rsidRDefault="001B77E9" w:rsidP="001B77E9">
                  <w:r w:rsidRPr="001B77E9">
                    <w:t>DC_3C_n28A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08FE7B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F39EF6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C3B3639" w14:textId="77777777" w:rsidR="001B77E9" w:rsidRPr="001B77E9" w:rsidRDefault="001B77E9" w:rsidP="001B77E9">
                  <w:r w:rsidRPr="001B77E9">
                    <w:t>DC_3A_n34A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69C22D7" w14:textId="77777777" w:rsidR="001B77E9" w:rsidRPr="001B77E9" w:rsidRDefault="001B77E9" w:rsidP="001B77E9">
                  <w:r w:rsidRPr="001B77E9">
                    <w:t>DC_3A_n34A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EF16EF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113391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CA28382" w14:textId="77777777" w:rsidR="001B77E9" w:rsidRPr="001B77E9" w:rsidRDefault="001B77E9" w:rsidP="001B77E9">
                  <w:r w:rsidRPr="001B77E9">
                    <w:t>DC_3A_n38A</w:t>
                  </w:r>
                </w:p>
                <w:p w14:paraId="619BEF70" w14:textId="77777777" w:rsidR="001B77E9" w:rsidRPr="001B77E9" w:rsidRDefault="001B77E9" w:rsidP="001B77E9">
                  <w:r w:rsidRPr="001B77E9">
                    <w:t>DC_3C_n38A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63D7407" w14:textId="77777777" w:rsidR="001B77E9" w:rsidRPr="001B77E9" w:rsidRDefault="001B77E9" w:rsidP="001B77E9">
                  <w:r w:rsidRPr="001B77E9">
                    <w:t>DC_3A_n38A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E99104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1D94BC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980BB41" w14:textId="77777777" w:rsidR="001B77E9" w:rsidRPr="001B77E9" w:rsidRDefault="001B77E9" w:rsidP="001B77E9">
                  <w:r w:rsidRPr="001B77E9">
                    <w:t>DC_3A_n40A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A9C9F68" w14:textId="77777777" w:rsidR="001B77E9" w:rsidRPr="001B77E9" w:rsidRDefault="001B77E9" w:rsidP="001B77E9">
                  <w:r w:rsidRPr="001B77E9">
                    <w:t>DC_3A_n40A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59C223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D44F9D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</w:tcPr>
                <w:p w14:paraId="383C18A9" w14:textId="77777777" w:rsidR="001B77E9" w:rsidRPr="001B77E9" w:rsidRDefault="001B77E9" w:rsidP="001B77E9">
                  <w:r w:rsidRPr="001B77E9">
                    <w:t>DC_3A_n41A</w:t>
                  </w:r>
                </w:p>
                <w:p w14:paraId="748AD472" w14:textId="77777777" w:rsidR="001B77E9" w:rsidRPr="001B77E9" w:rsidRDefault="001B77E9" w:rsidP="001B77E9">
                  <w:r w:rsidRPr="001B77E9">
                    <w:t>DC_3C_n41A</w:t>
                  </w:r>
                </w:p>
              </w:tc>
              <w:tc>
                <w:tcPr>
                  <w:tcW w:w="2280" w:type="dxa"/>
                </w:tcPr>
                <w:p w14:paraId="0D051D71" w14:textId="77777777" w:rsidR="001B77E9" w:rsidRPr="001B77E9" w:rsidRDefault="001B77E9" w:rsidP="001B77E9">
                  <w:r w:rsidRPr="001B77E9">
                    <w:t>DC_3A_n41A</w:t>
                  </w:r>
                </w:p>
                <w:p w14:paraId="18472DA1" w14:textId="77777777" w:rsidR="001B77E9" w:rsidRPr="001B77E9" w:rsidRDefault="001B77E9" w:rsidP="001B77E9">
                  <w:r w:rsidRPr="001B77E9">
                    <w:t>DC_3C_n41A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DAE2817" w14:textId="77777777" w:rsidR="001B77E9" w:rsidRPr="001B77E9" w:rsidRDefault="001B77E9" w:rsidP="001B77E9">
                  <w:r w:rsidRPr="001B77E9">
                    <w:t>DC_3_n41</w:t>
                  </w:r>
                </w:p>
              </w:tc>
            </w:tr>
            <w:tr w:rsidR="001B77E9" w:rsidRPr="001B77E9" w14:paraId="08D84CF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A3052FC" w14:textId="77777777" w:rsidR="001B77E9" w:rsidRPr="001B77E9" w:rsidRDefault="001B77E9" w:rsidP="001B77E9">
                  <w:r w:rsidRPr="001B77E9">
                    <w:t>DC_3A_n50A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AEC971E" w14:textId="77777777" w:rsidR="001B77E9" w:rsidRPr="001B77E9" w:rsidRDefault="001B77E9" w:rsidP="001B77E9">
                  <w:r w:rsidRPr="001B77E9">
                    <w:t>DC_3A_n50A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16E204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DFAB34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D0D29B2" w14:textId="77777777" w:rsidR="001B77E9" w:rsidRPr="001B77E9" w:rsidRDefault="001B77E9" w:rsidP="001B77E9">
                  <w:r w:rsidRPr="001B77E9">
                    <w:t>DC_3A_n51A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D057193" w14:textId="77777777" w:rsidR="001B77E9" w:rsidRPr="001B77E9" w:rsidRDefault="001B77E9" w:rsidP="001B77E9">
                  <w:r w:rsidRPr="001B77E9">
                    <w:t>DC_3A_n51A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4E2DB0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10764A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5BD7D8C" w14:textId="77777777" w:rsidR="001B77E9" w:rsidRPr="001B77E9" w:rsidRDefault="001B77E9" w:rsidP="001B77E9">
                  <w:r w:rsidRPr="001B77E9">
                    <w:t>DC_3A_n71A</w:t>
                  </w:r>
                </w:p>
                <w:p w14:paraId="71861EE6" w14:textId="77777777" w:rsidR="001B77E9" w:rsidRPr="001B77E9" w:rsidRDefault="001B77E9" w:rsidP="001B77E9">
                  <w:r w:rsidRPr="001B77E9">
                    <w:t>DC_3A_n71B</w:t>
                  </w:r>
                </w:p>
              </w:tc>
              <w:tc>
                <w:tcPr>
                  <w:tcW w:w="2280" w:type="dxa"/>
                  <w:vAlign w:val="center"/>
                </w:tcPr>
                <w:p w14:paraId="415C62DA" w14:textId="77777777" w:rsidR="001B77E9" w:rsidRPr="001B77E9" w:rsidRDefault="001B77E9" w:rsidP="001B77E9">
                  <w:r w:rsidRPr="001B77E9">
                    <w:t>DC_3A_n71A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049246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5B16B6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3AC5811" w14:textId="77777777" w:rsidR="001B77E9" w:rsidRPr="001B77E9" w:rsidRDefault="001B77E9" w:rsidP="001B77E9">
                  <w:r w:rsidRPr="001B77E9">
                    <w:t>DC_3A_n77A7</w:t>
                  </w:r>
                </w:p>
                <w:p w14:paraId="35BB6D60" w14:textId="77777777" w:rsidR="001B77E9" w:rsidRPr="001B77E9" w:rsidRDefault="001B77E9" w:rsidP="001B77E9">
                  <w:r w:rsidRPr="001B77E9">
                    <w:t>DC_3A_n77C7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25FD69C" w14:textId="77777777" w:rsidR="001B77E9" w:rsidRPr="001B77E9" w:rsidRDefault="001B77E9" w:rsidP="001B77E9">
                  <w:r w:rsidRPr="001B77E9">
                    <w:t>DC_3A_n77A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1B91D99" w14:textId="77777777" w:rsidR="001B77E9" w:rsidRPr="001B77E9" w:rsidRDefault="001B77E9" w:rsidP="001B77E9">
                  <w:r w:rsidRPr="001B77E9">
                    <w:t>DC_3_n77</w:t>
                  </w:r>
                </w:p>
              </w:tc>
            </w:tr>
            <w:tr w:rsidR="001B77E9" w:rsidRPr="001B77E9" w14:paraId="632147B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271E259" w14:textId="77777777" w:rsidR="001B77E9" w:rsidRPr="001B77E9" w:rsidRDefault="001B77E9" w:rsidP="001B77E9">
                  <w:r w:rsidRPr="001B77E9">
                    <w:t>DC_3A_n77(2A)7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605564E" w14:textId="77777777" w:rsidR="001B77E9" w:rsidRPr="001B77E9" w:rsidRDefault="001B77E9" w:rsidP="001B77E9">
                  <w:r w:rsidRPr="001B77E9">
                    <w:t>DC_3A_n77A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5CCF6B5" w14:textId="77777777" w:rsidR="001B77E9" w:rsidRPr="001B77E9" w:rsidRDefault="001B77E9" w:rsidP="001B77E9">
                  <w:r w:rsidRPr="001B77E9">
                    <w:t>DC_3_n77</w:t>
                  </w:r>
                </w:p>
              </w:tc>
            </w:tr>
            <w:tr w:rsidR="001B77E9" w:rsidRPr="001B77E9" w14:paraId="7A989F9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EC8CF50" w14:textId="77777777" w:rsidR="001B77E9" w:rsidRPr="001B77E9" w:rsidRDefault="001B77E9" w:rsidP="001B77E9">
                  <w:r w:rsidRPr="001B77E9">
                    <w:t>DC_3A-3A_n77A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8C5DA66" w14:textId="77777777" w:rsidR="001B77E9" w:rsidRPr="001B77E9" w:rsidRDefault="001B77E9" w:rsidP="001B77E9">
                  <w:r w:rsidRPr="001B77E9">
                    <w:t>DC_3A_n77A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9584695" w14:textId="77777777" w:rsidR="001B77E9" w:rsidRPr="001B77E9" w:rsidRDefault="001B77E9" w:rsidP="001B77E9">
                  <w:r w:rsidRPr="001B77E9">
                    <w:t>DC_3_n77</w:t>
                  </w:r>
                </w:p>
              </w:tc>
            </w:tr>
            <w:tr w:rsidR="001B77E9" w:rsidRPr="001B77E9" w14:paraId="6C71799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C2E448F" w14:textId="77777777" w:rsidR="001B77E9" w:rsidRPr="001B77E9" w:rsidRDefault="001B77E9" w:rsidP="001B77E9">
                  <w:r w:rsidRPr="001B77E9">
                    <w:t>DC_3A_n78A7</w:t>
                  </w:r>
                </w:p>
                <w:p w14:paraId="2608F57F" w14:textId="77777777" w:rsidR="001B77E9" w:rsidRPr="001B77E9" w:rsidRDefault="001B77E9" w:rsidP="001B77E9">
                  <w:r w:rsidRPr="001B77E9">
                    <w:t>DC_3A_n78C7</w:t>
                  </w:r>
                </w:p>
                <w:p w14:paraId="40BED0EB" w14:textId="77777777" w:rsidR="001B77E9" w:rsidRPr="001B77E9" w:rsidRDefault="001B77E9" w:rsidP="001B77E9">
                  <w:r w:rsidRPr="001B77E9">
                    <w:t>DC_3C_n78A7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361A1A8" w14:textId="77777777" w:rsidR="001B77E9" w:rsidRPr="001B77E9" w:rsidRDefault="001B77E9" w:rsidP="001B77E9">
                  <w:r w:rsidRPr="001B77E9">
                    <w:t>DC_3A_n78A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383A584" w14:textId="77777777" w:rsidR="001B77E9" w:rsidRPr="001B77E9" w:rsidRDefault="001B77E9" w:rsidP="001B77E9">
                  <w:r w:rsidRPr="001B77E9">
                    <w:t>DC_3_n78</w:t>
                  </w:r>
                </w:p>
              </w:tc>
            </w:tr>
            <w:tr w:rsidR="001B77E9" w:rsidRPr="001B77E9" w14:paraId="7BA8BEC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85372DF" w14:textId="77777777" w:rsidR="001B77E9" w:rsidRPr="001B77E9" w:rsidRDefault="001B77E9" w:rsidP="001B77E9">
                  <w:r w:rsidRPr="001B77E9">
                    <w:t>DC_3A_n78(2A)7</w:t>
                  </w:r>
                </w:p>
                <w:p w14:paraId="146AB227" w14:textId="77777777" w:rsidR="001B77E9" w:rsidRPr="001B77E9" w:rsidRDefault="001B77E9" w:rsidP="001B77E9">
                  <w:r w:rsidRPr="001B77E9">
                    <w:t>DC_3C_n78(2A)7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C412D2D" w14:textId="77777777" w:rsidR="001B77E9" w:rsidRPr="001B77E9" w:rsidRDefault="001B77E9" w:rsidP="001B77E9">
                  <w:r w:rsidRPr="001B77E9">
                    <w:t>DC_3A_n78A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B6EFB3A" w14:textId="77777777" w:rsidR="001B77E9" w:rsidRPr="001B77E9" w:rsidRDefault="001B77E9" w:rsidP="001B77E9">
                  <w:r w:rsidRPr="001B77E9">
                    <w:t>DC_3_n78</w:t>
                  </w:r>
                </w:p>
              </w:tc>
            </w:tr>
            <w:tr w:rsidR="001B77E9" w:rsidRPr="001B77E9" w14:paraId="1E9DEDC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3ABC8EA" w14:textId="77777777" w:rsidR="001B77E9" w:rsidRPr="001B77E9" w:rsidRDefault="001B77E9" w:rsidP="001B77E9">
                  <w:r w:rsidRPr="001B77E9">
                    <w:t>DC_3A-3A_n78A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0476CC9" w14:textId="77777777" w:rsidR="001B77E9" w:rsidRPr="001B77E9" w:rsidRDefault="001B77E9" w:rsidP="001B77E9">
                  <w:r w:rsidRPr="001B77E9">
                    <w:t>DC_3A_n78A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F252234" w14:textId="77777777" w:rsidR="001B77E9" w:rsidRPr="001B77E9" w:rsidRDefault="001B77E9" w:rsidP="001B77E9">
                  <w:r w:rsidRPr="001B77E9">
                    <w:t>DC_3_n78</w:t>
                  </w:r>
                </w:p>
              </w:tc>
            </w:tr>
            <w:tr w:rsidR="001B77E9" w:rsidRPr="001B77E9" w14:paraId="2B2B1F3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BB87AD6" w14:textId="77777777" w:rsidR="001B77E9" w:rsidRPr="001B77E9" w:rsidRDefault="001B77E9" w:rsidP="001B77E9">
                  <w:r w:rsidRPr="001B77E9">
                    <w:lastRenderedPageBreak/>
                    <w:t>DC_3A_n79A7</w:t>
                  </w:r>
                </w:p>
                <w:p w14:paraId="5F4D2168" w14:textId="77777777" w:rsidR="001B77E9" w:rsidRPr="001B77E9" w:rsidRDefault="001B77E9" w:rsidP="001B77E9">
                  <w:r w:rsidRPr="001B77E9">
                    <w:t>DC_3A_n79C7</w:t>
                  </w:r>
                </w:p>
                <w:p w14:paraId="2D077F6E" w14:textId="77777777" w:rsidR="001B77E9" w:rsidRPr="001B77E9" w:rsidRDefault="001B77E9" w:rsidP="001B77E9">
                  <w:r w:rsidRPr="001B77E9">
                    <w:t>DC_3C_n79A7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13B060FA" w14:textId="77777777" w:rsidR="001B77E9" w:rsidRPr="001B77E9" w:rsidRDefault="001B77E9" w:rsidP="001B77E9">
                  <w:r w:rsidRPr="001B77E9">
                    <w:t>DC_3A_n79A</w:t>
                  </w:r>
                </w:p>
                <w:p w14:paraId="70850B44" w14:textId="77777777" w:rsidR="001B77E9" w:rsidRPr="001B77E9" w:rsidRDefault="001B77E9" w:rsidP="001B77E9">
                  <w:r w:rsidRPr="001B77E9">
                    <w:t>DC_3C_n79A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B0E359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159630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058C198" w14:textId="77777777" w:rsidR="001B77E9" w:rsidRPr="001B77E9" w:rsidRDefault="001B77E9" w:rsidP="001B77E9">
                  <w:r w:rsidRPr="001B77E9">
                    <w:t>DC_4A_n38A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807A46E" w14:textId="77777777" w:rsidR="001B77E9" w:rsidRPr="001B77E9" w:rsidRDefault="001B77E9" w:rsidP="001B77E9">
                  <w:r w:rsidRPr="001B77E9">
                    <w:t>DC_4A_n38A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83C035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F9FE6D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D39848D" w14:textId="77777777" w:rsidR="001B77E9" w:rsidRPr="001B77E9" w:rsidRDefault="001B77E9" w:rsidP="001B77E9">
                  <w:r w:rsidRPr="001B77E9">
                    <w:t>DC_4A_n41A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29EC9E5" w14:textId="77777777" w:rsidR="001B77E9" w:rsidRPr="001B77E9" w:rsidRDefault="001B77E9" w:rsidP="001B77E9">
                  <w:r w:rsidRPr="001B77E9">
                    <w:t>DC_4A_n41A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0B44AA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7F2C2F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466C215" w14:textId="77777777" w:rsidR="001B77E9" w:rsidRPr="001B77E9" w:rsidRDefault="001B77E9" w:rsidP="001B77E9">
                  <w:r w:rsidRPr="001B77E9">
                    <w:t>DC_4A_n78A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5307786" w14:textId="77777777" w:rsidR="001B77E9" w:rsidRPr="001B77E9" w:rsidRDefault="001B77E9" w:rsidP="001B77E9">
                  <w:r w:rsidRPr="001B77E9">
                    <w:t>DC_4A_n78A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F6605A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EC9313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72D35C0" w14:textId="77777777" w:rsidR="001B77E9" w:rsidRPr="001B77E9" w:rsidRDefault="001B77E9" w:rsidP="001B77E9">
                  <w:r w:rsidRPr="001B77E9">
                    <w:t>DC_4A_n78(2A)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6C73C1F1" w14:textId="77777777" w:rsidR="001B77E9" w:rsidRPr="001B77E9" w:rsidRDefault="001B77E9" w:rsidP="001B77E9">
                  <w:r w:rsidRPr="001B77E9">
                    <w:t>DC_4A_n78A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FE4276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89B302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772537D" w14:textId="77777777" w:rsidR="001B77E9" w:rsidRPr="001B77E9" w:rsidRDefault="001B77E9" w:rsidP="001B77E9">
                  <w:r w:rsidRPr="001B77E9">
                    <w:t>DC_5A_n2A</w:t>
                  </w:r>
                </w:p>
                <w:p w14:paraId="27F9BEF3" w14:textId="77777777" w:rsidR="001B77E9" w:rsidRPr="001B77E9" w:rsidRDefault="001B77E9" w:rsidP="001B77E9">
                  <w:r w:rsidRPr="001B77E9">
                    <w:t>DC_5B_n2A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31F3044" w14:textId="77777777" w:rsidR="001B77E9" w:rsidRPr="001B77E9" w:rsidRDefault="001B77E9" w:rsidP="001B77E9">
                  <w:r w:rsidRPr="001B77E9">
                    <w:t>DC_5A_n2A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E8B7F3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0B8AFE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493083B" w14:textId="77777777" w:rsidR="001B77E9" w:rsidRPr="001B77E9" w:rsidRDefault="001B77E9" w:rsidP="001B77E9">
                  <w:r w:rsidRPr="001B77E9">
                    <w:t>DC_5A-5A_n2A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7AFA4E3" w14:textId="77777777" w:rsidR="001B77E9" w:rsidRPr="001B77E9" w:rsidRDefault="001B77E9" w:rsidP="001B77E9">
                  <w:r w:rsidRPr="001B77E9">
                    <w:t>DC_5A_n2A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855700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770380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8407965" w14:textId="77777777" w:rsidR="001B77E9" w:rsidRPr="001B77E9" w:rsidRDefault="001B77E9" w:rsidP="001B77E9">
                  <w:r w:rsidRPr="001B77E9">
                    <w:t>DC_5A_n7A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C7E010B" w14:textId="77777777" w:rsidR="001B77E9" w:rsidRPr="001B77E9" w:rsidRDefault="001B77E9" w:rsidP="001B77E9">
                  <w:r w:rsidRPr="001B77E9">
                    <w:t>DC_5A_n7A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8FAC54E" w14:textId="77777777" w:rsidR="001B77E9" w:rsidRPr="001B77E9" w:rsidRDefault="001B77E9" w:rsidP="001B77E9">
                  <w:r w:rsidRPr="001B77E9">
                    <w:t>DC_5_n7</w:t>
                  </w:r>
                </w:p>
              </w:tc>
            </w:tr>
            <w:tr w:rsidR="001B77E9" w:rsidRPr="001B77E9" w14:paraId="19CD7E8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7220D3B" w14:textId="77777777" w:rsidR="001B77E9" w:rsidRPr="001B77E9" w:rsidRDefault="001B77E9" w:rsidP="001B77E9">
                  <w:r w:rsidRPr="001B77E9">
                    <w:t>DC_5A_n7(2A)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10625C1D" w14:textId="77777777" w:rsidR="001B77E9" w:rsidRPr="001B77E9" w:rsidRDefault="001B77E9" w:rsidP="001B77E9">
                  <w:r w:rsidRPr="001B77E9">
                    <w:t>DC_5A_n7A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874898C" w14:textId="77777777" w:rsidR="001B77E9" w:rsidRPr="001B77E9" w:rsidRDefault="001B77E9" w:rsidP="001B77E9">
                  <w:r w:rsidRPr="001B77E9">
                    <w:t>DC_5_n7</w:t>
                  </w:r>
                </w:p>
              </w:tc>
            </w:tr>
            <w:tr w:rsidR="001B77E9" w:rsidRPr="001B77E9" w14:paraId="5BDA2BA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B7AC8A4" w14:textId="77777777" w:rsidR="001B77E9" w:rsidRPr="001B77E9" w:rsidRDefault="001B77E9" w:rsidP="001B77E9">
                  <w:r w:rsidRPr="001B77E9">
                    <w:t>DC_5A_n12A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0703B1B" w14:textId="77777777" w:rsidR="001B77E9" w:rsidRPr="001B77E9" w:rsidRDefault="001B77E9" w:rsidP="001B77E9">
                  <w:r w:rsidRPr="001B77E9">
                    <w:t>DC_5A_n12A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C985AA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355233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BC8A876" w14:textId="77777777" w:rsidR="001B77E9" w:rsidRPr="001B77E9" w:rsidRDefault="001B77E9" w:rsidP="001B77E9">
                  <w:r w:rsidRPr="001B77E9">
                    <w:t>DC_5A_n38A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BF3A310" w14:textId="77777777" w:rsidR="001B77E9" w:rsidRPr="001B77E9" w:rsidRDefault="001B77E9" w:rsidP="001B77E9">
                  <w:r w:rsidRPr="001B77E9">
                    <w:t>DC_5A_n38A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CC381BF" w14:textId="77777777" w:rsidR="001B77E9" w:rsidRPr="001B77E9" w:rsidRDefault="001B77E9" w:rsidP="001B77E9">
                  <w:r w:rsidRPr="001B77E9">
                    <w:t>DC_5_n38</w:t>
                  </w:r>
                </w:p>
              </w:tc>
            </w:tr>
            <w:tr w:rsidR="001B77E9" w:rsidRPr="001B77E9" w14:paraId="21141FC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43438D0" w14:textId="77777777" w:rsidR="001B77E9" w:rsidRPr="001B77E9" w:rsidRDefault="001B77E9" w:rsidP="001B77E9">
                  <w:r w:rsidRPr="001B77E9">
                    <w:t>DC_5A_n40A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27462DF" w14:textId="77777777" w:rsidR="001B77E9" w:rsidRPr="001B77E9" w:rsidRDefault="001B77E9" w:rsidP="001B77E9">
                  <w:r w:rsidRPr="001B77E9">
                    <w:t>DC_5A_n40A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601E0A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046EF6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C13656B" w14:textId="77777777" w:rsidR="001B77E9" w:rsidRPr="001B77E9" w:rsidRDefault="001B77E9" w:rsidP="001B77E9">
                  <w:r w:rsidRPr="001B77E9">
                    <w:t>DC_5A_n48A</w:t>
                  </w:r>
                </w:p>
                <w:p w14:paraId="2F266ABA" w14:textId="77777777" w:rsidR="001B77E9" w:rsidRPr="001B77E9" w:rsidRDefault="001B77E9" w:rsidP="001B77E9">
                  <w:r w:rsidRPr="001B77E9">
                    <w:t>DC_5A_n48B</w:t>
                  </w:r>
                </w:p>
              </w:tc>
              <w:tc>
                <w:tcPr>
                  <w:tcW w:w="2280" w:type="dxa"/>
                  <w:vAlign w:val="center"/>
                </w:tcPr>
                <w:p w14:paraId="6FD92587" w14:textId="77777777" w:rsidR="001B77E9" w:rsidRPr="001B77E9" w:rsidRDefault="001B77E9" w:rsidP="001B77E9">
                  <w:r w:rsidRPr="001B77E9">
                    <w:t>DC_5A_n48A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881A29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F2393A8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C5AB142" w14:textId="77777777" w:rsidR="001B77E9" w:rsidRPr="001B77E9" w:rsidRDefault="001B77E9" w:rsidP="001B77E9">
                  <w:r w:rsidRPr="001B77E9">
                    <w:t>DC_5A_n66A</w:t>
                  </w:r>
                </w:p>
                <w:p w14:paraId="1E4F1A54" w14:textId="77777777" w:rsidR="001B77E9" w:rsidRPr="001B77E9" w:rsidRDefault="001B77E9" w:rsidP="001B77E9">
                  <w:r w:rsidRPr="001B77E9">
                    <w:t>DC_5B_n66A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BB1CAD3" w14:textId="77777777" w:rsidR="001B77E9" w:rsidRPr="001B77E9" w:rsidRDefault="001B77E9" w:rsidP="001B77E9">
                  <w:r w:rsidRPr="001B77E9">
                    <w:t>DC_5A_n66A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EBEF757" w14:textId="77777777" w:rsidR="001B77E9" w:rsidRPr="001B77E9" w:rsidRDefault="001B77E9" w:rsidP="001B77E9">
                  <w:r w:rsidRPr="001B77E9">
                    <w:t>DC_5_n66</w:t>
                  </w:r>
                </w:p>
              </w:tc>
            </w:tr>
            <w:tr w:rsidR="001B77E9" w:rsidRPr="001B77E9" w14:paraId="4DEF62A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2E45FB5" w14:textId="77777777" w:rsidR="001B77E9" w:rsidRPr="001B77E9" w:rsidRDefault="001B77E9" w:rsidP="001B77E9">
                  <w:r w:rsidRPr="001B77E9">
                    <w:t>DC_5A-5A_n66A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E388E20" w14:textId="77777777" w:rsidR="001B77E9" w:rsidRPr="001B77E9" w:rsidRDefault="001B77E9" w:rsidP="001B77E9">
                  <w:r w:rsidRPr="001B77E9">
                    <w:t>DC_5A_n66A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AB146A2" w14:textId="77777777" w:rsidR="001B77E9" w:rsidRPr="001B77E9" w:rsidRDefault="001B77E9" w:rsidP="001B77E9">
                  <w:r w:rsidRPr="001B77E9">
                    <w:t>DC_5_n66</w:t>
                  </w:r>
                </w:p>
              </w:tc>
            </w:tr>
            <w:tr w:rsidR="001B77E9" w:rsidRPr="001B77E9" w14:paraId="3085371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3A7BA03" w14:textId="77777777" w:rsidR="001B77E9" w:rsidRPr="001B77E9" w:rsidRDefault="001B77E9" w:rsidP="001B77E9">
                  <w:r w:rsidRPr="001B77E9">
                    <w:t>DC_5A_n71A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4980B24" w14:textId="77777777" w:rsidR="001B77E9" w:rsidRPr="001B77E9" w:rsidRDefault="001B77E9" w:rsidP="001B77E9">
                  <w:r w:rsidRPr="001B77E9">
                    <w:t>DC_5A_n71A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7F015E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FA856F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19FC7C7" w14:textId="77777777" w:rsidR="001B77E9" w:rsidRPr="001B77E9" w:rsidRDefault="001B77E9" w:rsidP="001B77E9">
                  <w:r w:rsidRPr="001B77E9">
                    <w:t>DC_5A_n78A7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69BFBCE9" w14:textId="77777777" w:rsidR="001B77E9" w:rsidRPr="001B77E9" w:rsidRDefault="001B77E9" w:rsidP="001B77E9">
                  <w:r w:rsidRPr="001B77E9">
                    <w:t>DC_5A_n78A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BBF298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AC0041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81DFE01" w14:textId="77777777" w:rsidR="001B77E9" w:rsidRPr="001B77E9" w:rsidRDefault="001B77E9" w:rsidP="001B77E9">
                  <w:r w:rsidRPr="001B77E9">
                    <w:t>DC_5A_n78(2A)7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1A63AF7" w14:textId="77777777" w:rsidR="001B77E9" w:rsidRPr="001B77E9" w:rsidRDefault="001B77E9" w:rsidP="001B77E9">
                  <w:r w:rsidRPr="001B77E9">
                    <w:t>DC_5A_n78A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130DDF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10AD56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</w:tcPr>
                <w:p w14:paraId="436A3C34" w14:textId="77777777" w:rsidR="001B77E9" w:rsidRPr="001B77E9" w:rsidRDefault="001B77E9" w:rsidP="001B77E9">
                  <w:r w:rsidRPr="001B77E9">
                    <w:t>DC_5A_n79A</w:t>
                  </w:r>
                </w:p>
              </w:tc>
              <w:tc>
                <w:tcPr>
                  <w:tcW w:w="2280" w:type="dxa"/>
                </w:tcPr>
                <w:p w14:paraId="5D946544" w14:textId="77777777" w:rsidR="001B77E9" w:rsidRPr="001B77E9" w:rsidRDefault="001B77E9" w:rsidP="001B77E9">
                  <w:r w:rsidRPr="001B77E9">
                    <w:t>DC_5A_n79A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0FDBB6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E011B0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7AA983A" w14:textId="77777777" w:rsidR="001B77E9" w:rsidRPr="001B77E9" w:rsidRDefault="001B77E9" w:rsidP="001B77E9">
                  <w:r w:rsidRPr="001B77E9">
                    <w:t>DC_7A_n1A</w:t>
                  </w:r>
                </w:p>
                <w:p w14:paraId="469EDCE9" w14:textId="77777777" w:rsidR="001B77E9" w:rsidRPr="001B77E9" w:rsidRDefault="001B77E9" w:rsidP="001B77E9">
                  <w:r w:rsidRPr="001B77E9">
                    <w:t>DC_7C_n1A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78DA970" w14:textId="77777777" w:rsidR="001B77E9" w:rsidRPr="001B77E9" w:rsidRDefault="001B77E9" w:rsidP="001B77E9">
                  <w:r w:rsidRPr="001B77E9">
                    <w:t>DC_7A_n1A</w:t>
                  </w:r>
                </w:p>
                <w:p w14:paraId="70AA22DF" w14:textId="77777777" w:rsidR="001B77E9" w:rsidRPr="001B77E9" w:rsidRDefault="001B77E9" w:rsidP="001B77E9">
                  <w:r w:rsidRPr="001B77E9">
                    <w:t>DC_7C_n1A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A08C88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2E5442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B77131F" w14:textId="77777777" w:rsidR="001B77E9" w:rsidRPr="001B77E9" w:rsidRDefault="001B77E9" w:rsidP="001B77E9">
                  <w:r w:rsidRPr="001B77E9">
                    <w:t>DC_7A-7A_n1A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225407D" w14:textId="77777777" w:rsidR="001B77E9" w:rsidRPr="001B77E9" w:rsidRDefault="001B77E9" w:rsidP="001B77E9">
                  <w:r w:rsidRPr="001B77E9">
                    <w:t>DC_7A_n1A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A27C60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4954C6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0754452" w14:textId="77777777" w:rsidR="001B77E9" w:rsidRPr="001B77E9" w:rsidRDefault="001B77E9" w:rsidP="001B77E9">
                  <w:r w:rsidRPr="001B77E9">
                    <w:t>DC_7A_n3A</w:t>
                  </w:r>
                </w:p>
                <w:p w14:paraId="6DCACCB0" w14:textId="77777777" w:rsidR="001B77E9" w:rsidRPr="001B77E9" w:rsidRDefault="001B77E9" w:rsidP="001B77E9">
                  <w:r w:rsidRPr="001B77E9">
                    <w:t>DC_7C_n3A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81B600B" w14:textId="77777777" w:rsidR="001B77E9" w:rsidRPr="001B77E9" w:rsidRDefault="001B77E9" w:rsidP="001B77E9">
                  <w:r w:rsidRPr="001B77E9">
                    <w:t>DC_7A_n3A</w:t>
                  </w:r>
                </w:p>
                <w:p w14:paraId="6D40533F" w14:textId="77777777" w:rsidR="001B77E9" w:rsidRPr="001B77E9" w:rsidRDefault="001B77E9" w:rsidP="001B77E9">
                  <w:r w:rsidRPr="001B77E9">
                    <w:t>DC_7C_n3A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7C67C2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63DFB0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EA16875" w14:textId="77777777" w:rsidR="001B77E9" w:rsidRPr="001B77E9" w:rsidRDefault="001B77E9" w:rsidP="001B77E9">
                  <w:r w:rsidRPr="001B77E9">
                    <w:t>DC_7A_n5A</w:t>
                  </w:r>
                </w:p>
                <w:p w14:paraId="3131245A" w14:textId="77777777" w:rsidR="001B77E9" w:rsidRPr="001B77E9" w:rsidRDefault="001B77E9" w:rsidP="001B77E9">
                  <w:r w:rsidRPr="001B77E9">
                    <w:t>DC_7C_n5A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54C4DFD" w14:textId="77777777" w:rsidR="001B77E9" w:rsidRPr="001B77E9" w:rsidRDefault="001B77E9" w:rsidP="001B77E9">
                  <w:r w:rsidRPr="001B77E9">
                    <w:t>DC_7A_n5A</w:t>
                  </w:r>
                </w:p>
                <w:p w14:paraId="1B58ACB8" w14:textId="77777777" w:rsidR="001B77E9" w:rsidRPr="001B77E9" w:rsidRDefault="001B77E9" w:rsidP="001B77E9">
                  <w:r w:rsidRPr="001B77E9">
                    <w:t>DC_7C_n5A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3E6BF19" w14:textId="77777777" w:rsidR="001B77E9" w:rsidRPr="001B77E9" w:rsidRDefault="001B77E9" w:rsidP="001B77E9">
                  <w:r w:rsidRPr="001B77E9">
                    <w:t>DC_7_n5</w:t>
                  </w:r>
                </w:p>
              </w:tc>
            </w:tr>
            <w:tr w:rsidR="001B77E9" w:rsidRPr="001B77E9" w14:paraId="1D40ECF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2D3DFF6" w14:textId="77777777" w:rsidR="001B77E9" w:rsidRPr="001B77E9" w:rsidRDefault="001B77E9" w:rsidP="001B77E9">
                  <w:r w:rsidRPr="001B77E9">
                    <w:t>DC_7A-7A_n5A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5439E7C" w14:textId="77777777" w:rsidR="001B77E9" w:rsidRPr="001B77E9" w:rsidRDefault="001B77E9" w:rsidP="001B77E9">
                  <w:r w:rsidRPr="001B77E9">
                    <w:t>DC_7A_n5A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E23C4C7" w14:textId="77777777" w:rsidR="001B77E9" w:rsidRPr="001B77E9" w:rsidRDefault="001B77E9" w:rsidP="001B77E9">
                  <w:r w:rsidRPr="001B77E9">
                    <w:t>DC_7_n5</w:t>
                  </w:r>
                </w:p>
              </w:tc>
            </w:tr>
            <w:tr w:rsidR="001B77E9" w:rsidRPr="001B77E9" w14:paraId="4F28D48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ECED3E8" w14:textId="77777777" w:rsidR="001B77E9" w:rsidRPr="001B77E9" w:rsidRDefault="001B77E9" w:rsidP="001B77E9">
                  <w:r w:rsidRPr="001B77E9">
                    <w:t>DC_7A_n8A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FA45CDF" w14:textId="77777777" w:rsidR="001B77E9" w:rsidRPr="001B77E9" w:rsidRDefault="001B77E9" w:rsidP="001B77E9">
                  <w:r w:rsidRPr="001B77E9">
                    <w:t>DC_7A_n8A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F8BBEF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0D3E94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C6F1D7B" w14:textId="77777777" w:rsidR="001B77E9" w:rsidRPr="001B77E9" w:rsidRDefault="001B77E9" w:rsidP="001B77E9">
                  <w:r w:rsidRPr="001B77E9">
                    <w:t>DC_7A-7A_n78A7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DCAE5F9" w14:textId="77777777" w:rsidR="001B77E9" w:rsidRPr="001B77E9" w:rsidRDefault="001B77E9" w:rsidP="001B77E9">
                  <w:r w:rsidRPr="001B77E9">
                    <w:t>DC_7A_n78A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BE5900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C8A702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CAA6A85" w14:textId="77777777" w:rsidR="001B77E9" w:rsidRPr="001B77E9" w:rsidRDefault="001B77E9" w:rsidP="001B77E9">
                  <w:r w:rsidRPr="001B77E9">
                    <w:lastRenderedPageBreak/>
                    <w:t>DC_7A-7A_n78(2A)7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0C53C97" w14:textId="77777777" w:rsidR="001B77E9" w:rsidRPr="001B77E9" w:rsidRDefault="001B77E9" w:rsidP="001B77E9">
                  <w:r w:rsidRPr="001B77E9">
                    <w:t>DC_7A_n78A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9B2699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314C19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5FD198D" w14:textId="77777777" w:rsidR="001B77E9" w:rsidRPr="001B77E9" w:rsidRDefault="001B77E9" w:rsidP="001B77E9">
                  <w:r w:rsidRPr="001B77E9">
                    <w:t>DC_7A_n20A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9CA1574" w14:textId="77777777" w:rsidR="001B77E9" w:rsidRPr="001B77E9" w:rsidRDefault="001B77E9" w:rsidP="001B77E9">
                  <w:r w:rsidRPr="001B77E9">
                    <w:t>DC_7A_n20A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8A5FE2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35CFFE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E529A83" w14:textId="77777777" w:rsidR="001B77E9" w:rsidRPr="001B77E9" w:rsidRDefault="001B77E9" w:rsidP="001B77E9">
                  <w:r w:rsidRPr="001B77E9">
                    <w:t>DC_7A_n28A</w:t>
                  </w:r>
                </w:p>
                <w:p w14:paraId="31FE6E54" w14:textId="77777777" w:rsidR="001B77E9" w:rsidRPr="001B77E9" w:rsidRDefault="001B77E9" w:rsidP="001B77E9">
                  <w:r w:rsidRPr="001B77E9">
                    <w:t>DC_7C_n28A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8DB6516" w14:textId="77777777" w:rsidR="001B77E9" w:rsidRPr="001B77E9" w:rsidRDefault="001B77E9" w:rsidP="001B77E9">
                  <w:r w:rsidRPr="001B77E9">
                    <w:t>DC_7A_n28A</w:t>
                  </w:r>
                </w:p>
                <w:p w14:paraId="63C1A4ED" w14:textId="77777777" w:rsidR="001B77E9" w:rsidRPr="001B77E9" w:rsidRDefault="001B77E9" w:rsidP="001B77E9">
                  <w:r w:rsidRPr="001B77E9">
                    <w:t>DC_7C_n28A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6E1112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CFB2C2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1D32EB8" w14:textId="77777777" w:rsidR="001B77E9" w:rsidRPr="001B77E9" w:rsidRDefault="001B77E9" w:rsidP="001B77E9">
                  <w:r w:rsidRPr="001B77E9">
                    <w:t>DC_7A_n40A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DB419D8" w14:textId="77777777" w:rsidR="001B77E9" w:rsidRPr="001B77E9" w:rsidRDefault="001B77E9" w:rsidP="001B77E9">
                  <w:r w:rsidRPr="001B77E9">
                    <w:t>DC_7A_n40A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1503481" w14:textId="77777777" w:rsidR="001B77E9" w:rsidRPr="001B77E9" w:rsidRDefault="001B77E9" w:rsidP="001B77E9">
                  <w:r w:rsidRPr="001B77E9">
                    <w:t>Yes</w:t>
                  </w:r>
                </w:p>
              </w:tc>
            </w:tr>
            <w:tr w:rsidR="001B77E9" w:rsidRPr="001B77E9" w14:paraId="1BF3091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ADAA918" w14:textId="77777777" w:rsidR="001B77E9" w:rsidRPr="001B77E9" w:rsidRDefault="001B77E9" w:rsidP="001B77E9">
                  <w:r w:rsidRPr="001B77E9">
                    <w:t>DC_7A_n51A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195C307" w14:textId="77777777" w:rsidR="001B77E9" w:rsidRPr="001B77E9" w:rsidRDefault="001B77E9" w:rsidP="001B77E9">
                  <w:r w:rsidRPr="001B77E9">
                    <w:t>DC_7A_n51A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967BE0E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719BF9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5B151E9" w14:textId="77777777" w:rsidR="001B77E9" w:rsidRPr="001B77E9" w:rsidRDefault="001B77E9" w:rsidP="001B77E9">
                  <w:r w:rsidRPr="001B77E9">
                    <w:t>DC_7A_n66A</w:t>
                  </w:r>
                </w:p>
                <w:p w14:paraId="0EA03037" w14:textId="77777777" w:rsidR="001B77E9" w:rsidRPr="001B77E9" w:rsidRDefault="001B77E9" w:rsidP="001B77E9">
                  <w:r w:rsidRPr="001B77E9">
                    <w:t>DC_7C_n66A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26655EB" w14:textId="77777777" w:rsidR="001B77E9" w:rsidRPr="001B77E9" w:rsidRDefault="001B77E9" w:rsidP="001B77E9">
                  <w:r w:rsidRPr="001B77E9">
                    <w:t>DC_7A_n66A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AFAEB1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A4F04E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1D74BA9" w14:textId="77777777" w:rsidR="001B77E9" w:rsidRPr="001B77E9" w:rsidRDefault="001B77E9" w:rsidP="001B77E9">
                  <w:r w:rsidRPr="001B77E9">
                    <w:t>DC_7A-7A_n66A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B7E6364" w14:textId="77777777" w:rsidR="001B77E9" w:rsidRPr="001B77E9" w:rsidRDefault="001B77E9" w:rsidP="001B77E9">
                  <w:r w:rsidRPr="001B77E9">
                    <w:t>DC_7A_n66A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AB7DAB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2B7C7E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47B40D8" w14:textId="77777777" w:rsidR="001B77E9" w:rsidRPr="001B77E9" w:rsidRDefault="001B77E9" w:rsidP="001B77E9">
                  <w:r w:rsidRPr="001B77E9">
                    <w:t>DC_7A_n71A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7738A23" w14:textId="77777777" w:rsidR="001B77E9" w:rsidRPr="001B77E9" w:rsidRDefault="001B77E9" w:rsidP="001B77E9">
                  <w:r w:rsidRPr="001B77E9">
                    <w:t>DC_7A_n71A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687619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A327C9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F7BDD66" w14:textId="77777777" w:rsidR="001B77E9" w:rsidRPr="001B77E9" w:rsidRDefault="001B77E9" w:rsidP="001B77E9">
                  <w:r w:rsidRPr="001B77E9">
                    <w:t>DC_7A_n77A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DE98A04" w14:textId="77777777" w:rsidR="001B77E9" w:rsidRPr="001B77E9" w:rsidRDefault="001B77E9" w:rsidP="001B77E9">
                  <w:r w:rsidRPr="001B77E9">
                    <w:t>DC_7A_n77A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3608DF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686EC7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DE29A79" w14:textId="77777777" w:rsidR="001B77E9" w:rsidRPr="001B77E9" w:rsidRDefault="001B77E9" w:rsidP="001B77E9">
                  <w:r w:rsidRPr="001B77E9">
                    <w:t>DC_7A-7A_n77A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94D0A44" w14:textId="77777777" w:rsidR="001B77E9" w:rsidRPr="001B77E9" w:rsidRDefault="001B77E9" w:rsidP="001B77E9">
                  <w:r w:rsidRPr="001B77E9">
                    <w:t>DC_7A_n77A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B8FCBB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D47A8B5" w14:textId="77777777" w:rsidTr="00BD198E">
              <w:trPr>
                <w:trHeight w:val="585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1299766" w14:textId="77777777" w:rsidR="001B77E9" w:rsidRPr="001B77E9" w:rsidRDefault="001B77E9" w:rsidP="001B77E9">
                  <w:r w:rsidRPr="001B77E9">
                    <w:t>DC_7A_n78A7</w:t>
                  </w:r>
                </w:p>
                <w:p w14:paraId="23A1F0B5" w14:textId="77777777" w:rsidR="001B77E9" w:rsidRPr="001B77E9" w:rsidRDefault="001B77E9" w:rsidP="001B77E9">
                  <w:r w:rsidRPr="001B77E9">
                    <w:t>DC_7C_n78A7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169C22A1" w14:textId="77777777" w:rsidR="001B77E9" w:rsidRPr="001B77E9" w:rsidRDefault="001B77E9" w:rsidP="001B77E9">
                  <w:r w:rsidRPr="001B77E9">
                    <w:t>DC_7A_n78A</w:t>
                  </w:r>
                </w:p>
                <w:p w14:paraId="7EE929EA" w14:textId="77777777" w:rsidR="001B77E9" w:rsidRPr="001B77E9" w:rsidRDefault="001B77E9" w:rsidP="001B77E9">
                  <w:r w:rsidRPr="001B77E9">
                    <w:t>DC_7C_n78A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1F9F56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B014A6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1202E7A" w14:textId="77777777" w:rsidR="001B77E9" w:rsidRPr="001B77E9" w:rsidRDefault="001B77E9" w:rsidP="001B77E9">
                  <w:r w:rsidRPr="001B77E9">
                    <w:t>DC_7A_n78(2A)7</w:t>
                  </w:r>
                </w:p>
                <w:p w14:paraId="0AA3C894" w14:textId="77777777" w:rsidR="001B77E9" w:rsidRPr="001B77E9" w:rsidRDefault="001B77E9" w:rsidP="001B77E9">
                  <w:bookmarkStart w:id="3" w:name="OLE_LINK55"/>
                  <w:r w:rsidRPr="001B77E9">
                    <w:t>DC_7C_n78(2A)</w:t>
                  </w:r>
                  <w:bookmarkEnd w:id="3"/>
                  <w:r w:rsidRPr="001B77E9">
                    <w:t>7</w:t>
                  </w:r>
                </w:p>
              </w:tc>
              <w:tc>
                <w:tcPr>
                  <w:tcW w:w="2280" w:type="dxa"/>
                  <w:vAlign w:val="center"/>
                </w:tcPr>
                <w:p w14:paraId="48528977" w14:textId="77777777" w:rsidR="001B77E9" w:rsidRPr="001B77E9" w:rsidRDefault="001B77E9" w:rsidP="001B77E9">
                  <w:r w:rsidRPr="001B77E9">
                    <w:t>DC_7A_n78A</w:t>
                  </w:r>
                </w:p>
                <w:p w14:paraId="217080CF" w14:textId="77777777" w:rsidR="001B77E9" w:rsidRPr="001B77E9" w:rsidRDefault="001B77E9" w:rsidP="001B77E9">
                  <w:r w:rsidRPr="001B77E9">
                    <w:t>DC_7C_n78A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40A523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28AE87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B90D280" w14:textId="77777777" w:rsidR="001B77E9" w:rsidRPr="001B77E9" w:rsidRDefault="001B77E9" w:rsidP="001B77E9">
                  <w:r w:rsidRPr="001B77E9">
                    <w:t>DC_8A_n1A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DE833FE" w14:textId="77777777" w:rsidR="001B77E9" w:rsidRPr="001B77E9" w:rsidRDefault="001B77E9" w:rsidP="001B77E9">
                  <w:r w:rsidRPr="001B77E9">
                    <w:t>DC_8A_n1A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01F79A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DC8C42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604ED2F" w14:textId="77777777" w:rsidR="001B77E9" w:rsidRPr="001B77E9" w:rsidRDefault="001B77E9" w:rsidP="001B77E9">
                  <w:r w:rsidRPr="001B77E9">
                    <w:t>DC_8A_n3A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60BD048" w14:textId="77777777" w:rsidR="001B77E9" w:rsidRPr="001B77E9" w:rsidRDefault="001B77E9" w:rsidP="001B77E9">
                  <w:r w:rsidRPr="001B77E9">
                    <w:t>DC_8A_n3A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E423A7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5C83FE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A1B35AF" w14:textId="77777777" w:rsidR="001B77E9" w:rsidRPr="001B77E9" w:rsidRDefault="001B77E9" w:rsidP="001B77E9">
                  <w:r w:rsidRPr="001B77E9">
                    <w:t>DC_8A_n20A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0E76919" w14:textId="77777777" w:rsidR="001B77E9" w:rsidRPr="001B77E9" w:rsidRDefault="001B77E9" w:rsidP="001B77E9">
                  <w:r w:rsidRPr="001B77E9">
                    <w:t>DC_8A_n20A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8B7947D" w14:textId="77777777" w:rsidR="001B77E9" w:rsidRPr="001B77E9" w:rsidRDefault="001B77E9" w:rsidP="001B77E9">
                  <w:r w:rsidRPr="001B77E9">
                    <w:t>Yes</w:t>
                  </w:r>
                </w:p>
              </w:tc>
            </w:tr>
            <w:tr w:rsidR="001B77E9" w:rsidRPr="001B77E9" w14:paraId="4C74711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E4929A1" w14:textId="77777777" w:rsidR="001B77E9" w:rsidRPr="001B77E9" w:rsidRDefault="001B77E9" w:rsidP="001B77E9">
                  <w:r w:rsidRPr="001B77E9">
                    <w:t>DC_8A_n28A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7CF1114" w14:textId="77777777" w:rsidR="001B77E9" w:rsidRPr="001B77E9" w:rsidRDefault="001B77E9" w:rsidP="001B77E9">
                  <w:r w:rsidRPr="001B77E9">
                    <w:t>DC_8A_n28A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DCF156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157C0E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A23A8C5" w14:textId="77777777" w:rsidR="001B77E9" w:rsidRPr="001B77E9" w:rsidRDefault="001B77E9" w:rsidP="001B77E9">
                  <w:r w:rsidRPr="001B77E9">
                    <w:t>DC_8A_n34A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50E5B7E" w14:textId="77777777" w:rsidR="001B77E9" w:rsidRPr="001B77E9" w:rsidRDefault="001B77E9" w:rsidP="001B77E9">
                  <w:r w:rsidRPr="001B77E9">
                    <w:t>DC_8A_n34A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2D8C70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3D5456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E90B065" w14:textId="77777777" w:rsidR="001B77E9" w:rsidRPr="001B77E9" w:rsidRDefault="001B77E9" w:rsidP="001B77E9">
                  <w:r w:rsidRPr="001B77E9">
                    <w:t>DC_8A_n39A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FCBE5EF" w14:textId="77777777" w:rsidR="001B77E9" w:rsidRPr="001B77E9" w:rsidRDefault="001B77E9" w:rsidP="001B77E9">
                  <w:r w:rsidRPr="001B77E9">
                    <w:t>DC_8A_n39A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C40FA7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440167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7D54827" w14:textId="77777777" w:rsidR="001B77E9" w:rsidRPr="001B77E9" w:rsidRDefault="001B77E9" w:rsidP="001B77E9">
                  <w:r w:rsidRPr="001B77E9">
                    <w:t>DC_8A_n40A7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C3DED31" w14:textId="77777777" w:rsidR="001B77E9" w:rsidRPr="001B77E9" w:rsidRDefault="001B77E9" w:rsidP="001B77E9">
                  <w:r w:rsidRPr="001B77E9">
                    <w:t>DC_8A_n40A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EC12F4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3F699E2" w14:textId="77777777" w:rsidTr="00BD198E">
              <w:trPr>
                <w:trHeight w:val="885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9AA418D" w14:textId="77777777" w:rsidR="001B77E9" w:rsidRPr="001B77E9" w:rsidRDefault="001B77E9" w:rsidP="001B77E9">
                  <w:r w:rsidRPr="001B77E9">
                    <w:t>DC_8A_n41A</w:t>
                  </w:r>
                </w:p>
                <w:p w14:paraId="33A176CB" w14:textId="77777777" w:rsidR="001B77E9" w:rsidRPr="001B77E9" w:rsidRDefault="001B77E9" w:rsidP="001B77E9">
                  <w:r w:rsidRPr="001B77E9">
                    <w:t>DC_8A_n41C</w:t>
                  </w:r>
                </w:p>
              </w:tc>
              <w:tc>
                <w:tcPr>
                  <w:tcW w:w="2280" w:type="dxa"/>
                  <w:vAlign w:val="center"/>
                </w:tcPr>
                <w:p w14:paraId="545728E7" w14:textId="77777777" w:rsidR="001B77E9" w:rsidRPr="001B77E9" w:rsidRDefault="001B77E9" w:rsidP="001B77E9">
                  <w:r w:rsidRPr="001B77E9">
                    <w:t>DC_8A_n41A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EC919F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B3516C0" w14:textId="77777777" w:rsidTr="00BD198E">
              <w:trPr>
                <w:trHeight w:val="885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67A5BED" w14:textId="77777777" w:rsidR="001B77E9" w:rsidRPr="001B77E9" w:rsidRDefault="001B77E9" w:rsidP="001B77E9">
                  <w:r w:rsidRPr="001B77E9">
                    <w:t>DC_8A_n41(2A)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2F25716F" w14:textId="77777777" w:rsidR="001B77E9" w:rsidRPr="001B77E9" w:rsidRDefault="001B77E9" w:rsidP="001B77E9">
                  <w:r w:rsidRPr="001B77E9">
                    <w:t>DC_8A_n41A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A7D7D1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08AB4F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EB6A874" w14:textId="77777777" w:rsidR="001B77E9" w:rsidRPr="001B77E9" w:rsidRDefault="001B77E9" w:rsidP="001B77E9">
                  <w:r w:rsidRPr="001B77E9">
                    <w:t>DC_8A_n77A7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06948C6" w14:textId="77777777" w:rsidR="001B77E9" w:rsidRPr="001B77E9" w:rsidRDefault="001B77E9" w:rsidP="001B77E9">
                  <w:r w:rsidRPr="001B77E9">
                    <w:t>DC_8A_n77A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219BD9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B39F5D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44CB48E" w14:textId="77777777" w:rsidR="001B77E9" w:rsidRPr="001B77E9" w:rsidRDefault="001B77E9" w:rsidP="001B77E9">
                  <w:r w:rsidRPr="001B77E9">
                    <w:t>DC_8A_n77(2A)7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4DB7831A" w14:textId="77777777" w:rsidR="001B77E9" w:rsidRPr="001B77E9" w:rsidRDefault="001B77E9" w:rsidP="001B77E9">
                  <w:r w:rsidRPr="001B77E9">
                    <w:t>DC_8A_n77A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42D5C4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5455B1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9994871" w14:textId="77777777" w:rsidR="001B77E9" w:rsidRPr="001B77E9" w:rsidRDefault="001B77E9" w:rsidP="001B77E9">
                  <w:r w:rsidRPr="001B77E9">
                    <w:t>DC_8A_n78A7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387D033F" w14:textId="77777777" w:rsidR="001B77E9" w:rsidRPr="001B77E9" w:rsidRDefault="001B77E9" w:rsidP="001B77E9">
                  <w:r w:rsidRPr="001B77E9">
                    <w:t>DC_8A_n78A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EF26CD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C0A904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0C4D1BA" w14:textId="77777777" w:rsidR="001B77E9" w:rsidRPr="001B77E9" w:rsidRDefault="001B77E9" w:rsidP="001B77E9">
                  <w:r w:rsidRPr="001B77E9">
                    <w:t>DC_8A_n79A7</w:t>
                  </w:r>
                </w:p>
                <w:p w14:paraId="49AED23E" w14:textId="77777777" w:rsidR="001B77E9" w:rsidRPr="001B77E9" w:rsidRDefault="001B77E9" w:rsidP="001B77E9">
                  <w:r w:rsidRPr="001B77E9">
                    <w:t>DC_8A_n79C</w:t>
                  </w:r>
                </w:p>
              </w:tc>
              <w:tc>
                <w:tcPr>
                  <w:tcW w:w="2280" w:type="dxa"/>
                  <w:vAlign w:val="center"/>
                </w:tcPr>
                <w:p w14:paraId="52C47029" w14:textId="77777777" w:rsidR="001B77E9" w:rsidRPr="001B77E9" w:rsidRDefault="001B77E9" w:rsidP="001B77E9">
                  <w:r w:rsidRPr="001B77E9">
                    <w:t>DC_8A_n79A</w:t>
                  </w:r>
                </w:p>
                <w:p w14:paraId="550FB45A" w14:textId="77777777" w:rsidR="001B77E9" w:rsidRPr="001B77E9" w:rsidRDefault="001B77E9" w:rsidP="001B77E9">
                  <w:r w:rsidRPr="001B77E9">
                    <w:t>DC_8A_n79C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686CA4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F14243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C4E047C" w14:textId="77777777" w:rsidR="001B77E9" w:rsidRPr="001B77E9" w:rsidRDefault="001B77E9" w:rsidP="001B77E9">
                  <w:r w:rsidRPr="001B77E9">
                    <w:t>DC_8A_n93A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80EB2DC" w14:textId="77777777" w:rsidR="001B77E9" w:rsidRPr="001B77E9" w:rsidRDefault="001B77E9" w:rsidP="001B77E9">
                  <w:r w:rsidRPr="001B77E9">
                    <w:t>DC_8A_n93A_ULSUP-TDM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6F06309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42997D68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2BD3010" w14:textId="77777777" w:rsidR="001B77E9" w:rsidRPr="001B77E9" w:rsidRDefault="001B77E9" w:rsidP="001B77E9">
                  <w:r w:rsidRPr="001B77E9">
                    <w:lastRenderedPageBreak/>
                    <w:t>DC_8A_n94A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EE99B7F" w14:textId="77777777" w:rsidR="001B77E9" w:rsidRPr="001B77E9" w:rsidRDefault="001B77E9" w:rsidP="001B77E9">
                  <w:r w:rsidRPr="001B77E9">
                    <w:t>DC_8A_n94A_ULSUP-TDM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2FF2E20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4051F60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56CDB52" w14:textId="77777777" w:rsidR="001B77E9" w:rsidRPr="001B77E9" w:rsidRDefault="001B77E9" w:rsidP="001B77E9">
                  <w:r w:rsidRPr="001B77E9">
                    <w:t>DC_11A_n3A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C2698C8" w14:textId="77777777" w:rsidR="001B77E9" w:rsidRPr="001B77E9" w:rsidRDefault="001B77E9" w:rsidP="001B77E9">
                  <w:r w:rsidRPr="001B77E9">
                    <w:t>DC_11A_n3A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FBFE8C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76B54C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3576ACB" w14:textId="77777777" w:rsidR="001B77E9" w:rsidRPr="001B77E9" w:rsidRDefault="001B77E9" w:rsidP="001B77E9">
                  <w:r w:rsidRPr="001B77E9">
                    <w:t>DC_11A_n28A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BA8ACD5" w14:textId="77777777" w:rsidR="001B77E9" w:rsidRPr="001B77E9" w:rsidRDefault="001B77E9" w:rsidP="001B77E9">
                  <w:r w:rsidRPr="001B77E9">
                    <w:t>DC_11A_n28A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0FB655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D17464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B9F5903" w14:textId="77777777" w:rsidR="001B77E9" w:rsidRPr="001B77E9" w:rsidRDefault="001B77E9" w:rsidP="001B77E9">
                  <w:r w:rsidRPr="001B77E9">
                    <w:t>DC_11A_n77A7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6B26AD51" w14:textId="77777777" w:rsidR="001B77E9" w:rsidRPr="001B77E9" w:rsidRDefault="001B77E9" w:rsidP="001B77E9">
                  <w:r w:rsidRPr="001B77E9">
                    <w:t>DC_11A_n77A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5D3E57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CF0D2A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0EFB3D0" w14:textId="77777777" w:rsidR="001B77E9" w:rsidRPr="001B77E9" w:rsidRDefault="001B77E9" w:rsidP="001B77E9">
                  <w:r w:rsidRPr="001B77E9">
                    <w:t>DC_11A_n77(2A)7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6D1F805" w14:textId="77777777" w:rsidR="001B77E9" w:rsidRPr="001B77E9" w:rsidRDefault="001B77E9" w:rsidP="001B77E9">
                  <w:r w:rsidRPr="001B77E9">
                    <w:t>DC_11A_n77A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024C04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06EC33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DCD7A46" w14:textId="77777777" w:rsidR="001B77E9" w:rsidRPr="001B77E9" w:rsidRDefault="001B77E9" w:rsidP="001B77E9">
                  <w:r w:rsidRPr="001B77E9">
                    <w:t>DC_11A_n78A7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ED8BF12" w14:textId="77777777" w:rsidR="001B77E9" w:rsidRPr="001B77E9" w:rsidRDefault="001B77E9" w:rsidP="001B77E9">
                  <w:r w:rsidRPr="001B77E9">
                    <w:t>DC_11A_n78A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C27081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DF8CCA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4449CF3" w14:textId="77777777" w:rsidR="001B77E9" w:rsidRPr="001B77E9" w:rsidRDefault="001B77E9" w:rsidP="001B77E9">
                  <w:r w:rsidRPr="001B77E9">
                    <w:t>DC_11A_n79A7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07461369" w14:textId="77777777" w:rsidR="001B77E9" w:rsidRPr="001B77E9" w:rsidRDefault="001B77E9" w:rsidP="001B77E9">
                  <w:r w:rsidRPr="001B77E9">
                    <w:t>DC_11A_n79A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66363C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04FE9B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CD0BF78" w14:textId="77777777" w:rsidR="001B77E9" w:rsidRPr="001B77E9" w:rsidRDefault="001B77E9" w:rsidP="001B77E9">
                  <w:r w:rsidRPr="001B77E9">
                    <w:t>DC_12A_n2A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F4E4864" w14:textId="77777777" w:rsidR="001B77E9" w:rsidRPr="001B77E9" w:rsidRDefault="001B77E9" w:rsidP="001B77E9">
                  <w:r w:rsidRPr="001B77E9">
                    <w:t>DC_12A_n2A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93C107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63F9BF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4C6C8F4" w14:textId="77777777" w:rsidR="001B77E9" w:rsidRPr="001B77E9" w:rsidRDefault="001B77E9" w:rsidP="001B77E9">
                  <w:r w:rsidRPr="001B77E9">
                    <w:t>DC_12A_n5A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9183BEB" w14:textId="77777777" w:rsidR="001B77E9" w:rsidRPr="001B77E9" w:rsidRDefault="001B77E9" w:rsidP="001B77E9">
                  <w:r w:rsidRPr="001B77E9">
                    <w:t>DC_12A_n5A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1BF62D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EC4C91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14FF022" w14:textId="77777777" w:rsidR="001B77E9" w:rsidRPr="001B77E9" w:rsidRDefault="001B77E9" w:rsidP="001B77E9">
                  <w:r w:rsidRPr="001B77E9">
                    <w:t>DC_12A_n7A</w:t>
                  </w:r>
                </w:p>
                <w:p w14:paraId="22BC342D" w14:textId="77777777" w:rsidR="001B77E9" w:rsidRPr="001B77E9" w:rsidRDefault="001B77E9" w:rsidP="001B77E9">
                  <w:r w:rsidRPr="001B77E9">
                    <w:t>DC_12A_n7(2A)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292A6483" w14:textId="77777777" w:rsidR="001B77E9" w:rsidRPr="001B77E9" w:rsidRDefault="001B77E9" w:rsidP="001B77E9">
                  <w:r w:rsidRPr="001B77E9">
                    <w:t>DC_12A_n7A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A5EB7F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D32F82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E642876" w14:textId="77777777" w:rsidR="001B77E9" w:rsidRPr="001B77E9" w:rsidRDefault="001B77E9" w:rsidP="001B77E9">
                  <w:r w:rsidRPr="001B77E9">
                    <w:t>DC_12A_n25A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3712948" w14:textId="77777777" w:rsidR="001B77E9" w:rsidRPr="001B77E9" w:rsidRDefault="001B77E9" w:rsidP="001B77E9">
                  <w:r w:rsidRPr="001B77E9">
                    <w:t>DC_12A_n25A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749970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C12CC7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765B9A4" w14:textId="77777777" w:rsidR="001B77E9" w:rsidRPr="001B77E9" w:rsidRDefault="001B77E9" w:rsidP="001B77E9">
                  <w:r w:rsidRPr="001B77E9">
                    <w:t>DC_12A_n38A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48FB680" w14:textId="77777777" w:rsidR="001B77E9" w:rsidRPr="001B77E9" w:rsidRDefault="001B77E9" w:rsidP="001B77E9">
                  <w:r w:rsidRPr="001B77E9">
                    <w:t>DC_12A_n38A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85911F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98740F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83A5FEC" w14:textId="77777777" w:rsidR="001B77E9" w:rsidRPr="001B77E9" w:rsidRDefault="001B77E9" w:rsidP="001B77E9">
                  <w:r w:rsidRPr="001B77E9">
                    <w:t>DC_12A_n41A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27EBC26" w14:textId="77777777" w:rsidR="001B77E9" w:rsidRPr="001B77E9" w:rsidRDefault="001B77E9" w:rsidP="001B77E9">
                  <w:r w:rsidRPr="001B77E9">
                    <w:t>DC_12A_n41A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304C85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CDD73D8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4D54CBB" w14:textId="77777777" w:rsidR="001B77E9" w:rsidRPr="001B77E9" w:rsidRDefault="001B77E9" w:rsidP="001B77E9">
                  <w:r w:rsidRPr="001B77E9">
                    <w:t>DC_12A_n66A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5ED7075" w14:textId="77777777" w:rsidR="001B77E9" w:rsidRPr="001B77E9" w:rsidRDefault="001B77E9" w:rsidP="001B77E9">
                  <w:r w:rsidRPr="001B77E9">
                    <w:t>DC_12A_n66A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100202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25E6F4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6B207DA" w14:textId="77777777" w:rsidR="001B77E9" w:rsidRPr="001B77E9" w:rsidRDefault="001B77E9" w:rsidP="001B77E9">
                  <w:r w:rsidRPr="001B77E9">
                    <w:t>DC_12A_n78A</w:t>
                  </w:r>
                </w:p>
                <w:p w14:paraId="46E3FCA1" w14:textId="77777777" w:rsidR="001B77E9" w:rsidRPr="001B77E9" w:rsidRDefault="001B77E9" w:rsidP="001B77E9">
                  <w:r w:rsidRPr="001B77E9">
                    <w:t>DC_12A_n78(2A)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335F7C70" w14:textId="77777777" w:rsidR="001B77E9" w:rsidRPr="001B77E9" w:rsidRDefault="001B77E9" w:rsidP="001B77E9">
                  <w:r w:rsidRPr="001B77E9">
                    <w:t>DC_12A_n78A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135A741" w14:textId="77777777" w:rsidR="001B77E9" w:rsidRPr="001B77E9" w:rsidRDefault="001B77E9" w:rsidP="001B77E9">
                  <w:r w:rsidRPr="001B77E9">
                    <w:t>DC_12_n78</w:t>
                  </w:r>
                </w:p>
              </w:tc>
            </w:tr>
            <w:tr w:rsidR="001B77E9" w:rsidRPr="001B77E9" w14:paraId="1388A24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BDF208C" w14:textId="77777777" w:rsidR="001B77E9" w:rsidRPr="001B77E9" w:rsidRDefault="001B77E9" w:rsidP="001B77E9">
                  <w:r w:rsidRPr="001B77E9">
                    <w:t>DC_13A_n2A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9F09870" w14:textId="77777777" w:rsidR="001B77E9" w:rsidRPr="001B77E9" w:rsidRDefault="001B77E9" w:rsidP="001B77E9">
                  <w:r w:rsidRPr="001B77E9">
                    <w:t>DC_13A_n2A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E14EB0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DC8E77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BC5CBD0" w14:textId="77777777" w:rsidR="001B77E9" w:rsidRPr="001B77E9" w:rsidRDefault="001B77E9" w:rsidP="001B77E9">
                  <w:r w:rsidRPr="001B77E9">
                    <w:t>DC_13A_n5A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E28E4D8" w14:textId="77777777" w:rsidR="001B77E9" w:rsidRPr="001B77E9" w:rsidRDefault="001B77E9" w:rsidP="001B77E9">
                  <w:r w:rsidRPr="001B77E9">
                    <w:t>DC_13A_n5A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1E01D18" w14:textId="77777777" w:rsidR="001B77E9" w:rsidRPr="001B77E9" w:rsidRDefault="001B77E9" w:rsidP="001B77E9">
                  <w:r w:rsidRPr="001B77E9">
                    <w:t>DC_13_n5</w:t>
                  </w:r>
                </w:p>
              </w:tc>
            </w:tr>
            <w:tr w:rsidR="001B77E9" w:rsidRPr="001B77E9" w14:paraId="6EE688D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F651148" w14:textId="77777777" w:rsidR="001B77E9" w:rsidRPr="001B77E9" w:rsidRDefault="001B77E9" w:rsidP="001B77E9">
                  <w:r w:rsidRPr="001B77E9">
                    <w:t>DC_13A_n7A</w:t>
                  </w:r>
                </w:p>
                <w:p w14:paraId="0354C89B" w14:textId="77777777" w:rsidR="001B77E9" w:rsidRPr="001B77E9" w:rsidRDefault="001B77E9" w:rsidP="001B77E9">
                  <w:r w:rsidRPr="001B77E9">
                    <w:t>DC_13A_n7(2A)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66A0A6CB" w14:textId="77777777" w:rsidR="001B77E9" w:rsidRPr="001B77E9" w:rsidRDefault="001B77E9" w:rsidP="001B77E9">
                  <w:r w:rsidRPr="001B77E9">
                    <w:t>DC_13A_n7A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C2B945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0F6B01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D1DC6DA" w14:textId="77777777" w:rsidR="001B77E9" w:rsidRPr="001B77E9" w:rsidRDefault="001B77E9" w:rsidP="001B77E9">
                  <w:r w:rsidRPr="001B77E9">
                    <w:t>DC_13A_n48A</w:t>
                  </w:r>
                </w:p>
                <w:p w14:paraId="1A626C25" w14:textId="77777777" w:rsidR="001B77E9" w:rsidRPr="001B77E9" w:rsidRDefault="001B77E9" w:rsidP="001B77E9">
                  <w:r w:rsidRPr="001B77E9">
                    <w:t>DC_13A_n48B</w:t>
                  </w:r>
                </w:p>
              </w:tc>
              <w:tc>
                <w:tcPr>
                  <w:tcW w:w="2280" w:type="dxa"/>
                  <w:vAlign w:val="center"/>
                </w:tcPr>
                <w:p w14:paraId="4CDB7DD7" w14:textId="77777777" w:rsidR="001B77E9" w:rsidRPr="001B77E9" w:rsidRDefault="001B77E9" w:rsidP="001B77E9">
                  <w:r w:rsidRPr="001B77E9">
                    <w:t>DC_13A_n48A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B77760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1613F38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2CF721A" w14:textId="77777777" w:rsidR="001B77E9" w:rsidRPr="001B77E9" w:rsidRDefault="001B77E9" w:rsidP="001B77E9">
                  <w:r w:rsidRPr="001B77E9">
                    <w:t>DC_13A_n66A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B5904F3" w14:textId="77777777" w:rsidR="001B77E9" w:rsidRPr="001B77E9" w:rsidRDefault="001B77E9" w:rsidP="001B77E9">
                  <w:r w:rsidRPr="001B77E9">
                    <w:t>DC_13A_n66A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11F85E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9B0557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AC31FAF" w14:textId="77777777" w:rsidR="001B77E9" w:rsidRPr="001B77E9" w:rsidRDefault="001B77E9" w:rsidP="001B77E9">
                  <w:r w:rsidRPr="001B77E9">
                    <w:t>DC_13A_n71A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AA35C55" w14:textId="77777777" w:rsidR="001B77E9" w:rsidRPr="001B77E9" w:rsidRDefault="001B77E9" w:rsidP="001B77E9">
                  <w:r w:rsidRPr="001B77E9">
                    <w:t>DC_13A_n71A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81A07F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6642AC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CCB7BB0" w14:textId="77777777" w:rsidR="001B77E9" w:rsidRPr="001B77E9" w:rsidRDefault="001B77E9" w:rsidP="001B77E9">
                  <w:r w:rsidRPr="001B77E9">
                    <w:t>DC_13A_n78A</w:t>
                  </w:r>
                </w:p>
                <w:p w14:paraId="5554F763" w14:textId="77777777" w:rsidR="001B77E9" w:rsidRPr="001B77E9" w:rsidRDefault="001B77E9" w:rsidP="001B77E9">
                  <w:r w:rsidRPr="001B77E9">
                    <w:t>DC_13A_n78(2A)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37A372E6" w14:textId="77777777" w:rsidR="001B77E9" w:rsidRPr="001B77E9" w:rsidRDefault="001B77E9" w:rsidP="001B77E9">
                  <w:r w:rsidRPr="001B77E9">
                    <w:t>DC_13A_n78A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47BA48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356E70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BCB1786" w14:textId="77777777" w:rsidR="001B77E9" w:rsidRPr="001B77E9" w:rsidRDefault="001B77E9" w:rsidP="001B77E9">
                  <w:r w:rsidRPr="001B77E9">
                    <w:t>DC_14A_n2A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9523EBB" w14:textId="77777777" w:rsidR="001B77E9" w:rsidRPr="001B77E9" w:rsidRDefault="001B77E9" w:rsidP="001B77E9">
                  <w:r w:rsidRPr="001B77E9">
                    <w:t>DC_14A_n2A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33D579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3052FF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7EA75FF" w14:textId="77777777" w:rsidR="001B77E9" w:rsidRPr="001B77E9" w:rsidRDefault="001B77E9" w:rsidP="001B77E9">
                  <w:r w:rsidRPr="001B77E9">
                    <w:t>DC_14A_n66A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8BDB225" w14:textId="77777777" w:rsidR="001B77E9" w:rsidRPr="001B77E9" w:rsidRDefault="001B77E9" w:rsidP="001B77E9">
                  <w:r w:rsidRPr="001B77E9">
                    <w:t>DC_14A_n66A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0680E9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BB518C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90EFB63" w14:textId="77777777" w:rsidR="001B77E9" w:rsidRPr="001B77E9" w:rsidRDefault="001B77E9" w:rsidP="001B77E9">
                  <w:r w:rsidRPr="001B77E9">
                    <w:t>DC_18A_n3A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ECEF62F" w14:textId="77777777" w:rsidR="001B77E9" w:rsidRPr="001B77E9" w:rsidRDefault="001B77E9" w:rsidP="001B77E9">
                  <w:r w:rsidRPr="001B77E9">
                    <w:t>DC_18A_n3A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4C7452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00096D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D854153" w14:textId="77777777" w:rsidR="001B77E9" w:rsidRPr="001B77E9" w:rsidRDefault="001B77E9" w:rsidP="001B77E9">
                  <w:r w:rsidRPr="001B77E9">
                    <w:t>DC_18A_n77A7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4C27C041" w14:textId="77777777" w:rsidR="001B77E9" w:rsidRPr="001B77E9" w:rsidRDefault="001B77E9" w:rsidP="001B77E9">
                  <w:r w:rsidRPr="001B77E9">
                    <w:t>DC_18A_n77A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C0752C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074E73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1A735BC" w14:textId="77777777" w:rsidR="001B77E9" w:rsidRPr="001B77E9" w:rsidRDefault="001B77E9" w:rsidP="001B77E9">
                  <w:r w:rsidRPr="001B77E9">
                    <w:t>DC_18A_n78A7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6C5244C" w14:textId="77777777" w:rsidR="001B77E9" w:rsidRPr="001B77E9" w:rsidRDefault="001B77E9" w:rsidP="001B77E9">
                  <w:r w:rsidRPr="001B77E9">
                    <w:t>DC_18A_n78A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40E378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767229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FD648FE" w14:textId="77777777" w:rsidR="001B77E9" w:rsidRPr="001B77E9" w:rsidRDefault="001B77E9" w:rsidP="001B77E9">
                  <w:r w:rsidRPr="001B77E9">
                    <w:lastRenderedPageBreak/>
                    <w:t>DC_20A_n91A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ABB44B0" w14:textId="77777777" w:rsidR="001B77E9" w:rsidRPr="001B77E9" w:rsidRDefault="001B77E9" w:rsidP="001B77E9">
                  <w:r w:rsidRPr="001B77E9">
                    <w:t>DC_20A_n91A_ULSUP-TDM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D46FD0F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24638B2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AA68AD1" w14:textId="77777777" w:rsidR="001B77E9" w:rsidRPr="001B77E9" w:rsidRDefault="001B77E9" w:rsidP="001B77E9">
                  <w:r w:rsidRPr="001B77E9">
                    <w:t>DC_20A_n92A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22841DB" w14:textId="77777777" w:rsidR="001B77E9" w:rsidRPr="001B77E9" w:rsidRDefault="001B77E9" w:rsidP="001B77E9">
                  <w:r w:rsidRPr="001B77E9">
                    <w:t>DC_20A_n92A_ULSUP-TDM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D731E70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3A66B63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9DE2732" w14:textId="77777777" w:rsidR="001B77E9" w:rsidRPr="001B77E9" w:rsidRDefault="001B77E9" w:rsidP="001B77E9">
                  <w:r w:rsidRPr="001B77E9">
                    <w:t>DC_18A_n79A7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A925C56" w14:textId="77777777" w:rsidR="001B77E9" w:rsidRPr="001B77E9" w:rsidRDefault="001B77E9" w:rsidP="001B77E9">
                  <w:r w:rsidRPr="001B77E9">
                    <w:t>DC_18A_n79A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BED51C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D1634F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169A9BD" w14:textId="77777777" w:rsidR="001B77E9" w:rsidRPr="001B77E9" w:rsidRDefault="001B77E9" w:rsidP="001B77E9">
                  <w:r w:rsidRPr="001B77E9">
                    <w:t>DC_19A_n77A7</w:t>
                  </w:r>
                </w:p>
                <w:p w14:paraId="1DA162E5" w14:textId="77777777" w:rsidR="001B77E9" w:rsidRPr="001B77E9" w:rsidRDefault="001B77E9" w:rsidP="001B77E9">
                  <w:r w:rsidRPr="001B77E9">
                    <w:t>DC_19A_n77C7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35BBD9D" w14:textId="77777777" w:rsidR="001B77E9" w:rsidRPr="001B77E9" w:rsidRDefault="001B77E9" w:rsidP="001B77E9">
                  <w:r w:rsidRPr="001B77E9">
                    <w:t>DC_19A_n77A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186026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17B569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7FB50AF" w14:textId="77777777" w:rsidR="001B77E9" w:rsidRPr="001B77E9" w:rsidRDefault="001B77E9" w:rsidP="001B77E9">
                  <w:r w:rsidRPr="001B77E9">
                    <w:t>DC_19A_n78A7</w:t>
                  </w:r>
                </w:p>
                <w:p w14:paraId="6F532433" w14:textId="77777777" w:rsidR="001B77E9" w:rsidRPr="001B77E9" w:rsidRDefault="001B77E9" w:rsidP="001B77E9">
                  <w:r w:rsidRPr="001B77E9">
                    <w:t>DC_19A_n78C7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63A099D2" w14:textId="77777777" w:rsidR="001B77E9" w:rsidRPr="001B77E9" w:rsidRDefault="001B77E9" w:rsidP="001B77E9">
                  <w:r w:rsidRPr="001B77E9">
                    <w:t>DC_19A_n78A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339F51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BD9BA5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3B65272" w14:textId="77777777" w:rsidR="001B77E9" w:rsidRPr="001B77E9" w:rsidRDefault="001B77E9" w:rsidP="001B77E9">
                  <w:r w:rsidRPr="001B77E9">
                    <w:t>DC_19A_n79A7</w:t>
                  </w:r>
                </w:p>
                <w:p w14:paraId="3485CCF6" w14:textId="77777777" w:rsidR="001B77E9" w:rsidRPr="001B77E9" w:rsidRDefault="001B77E9" w:rsidP="001B77E9">
                  <w:r w:rsidRPr="001B77E9">
                    <w:t>DC_19A_n79C7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0C14CDD1" w14:textId="77777777" w:rsidR="001B77E9" w:rsidRPr="001B77E9" w:rsidRDefault="001B77E9" w:rsidP="001B77E9">
                  <w:r w:rsidRPr="001B77E9">
                    <w:t>DC_19A_n79A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528733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E2C8D4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ACF3508" w14:textId="77777777" w:rsidR="001B77E9" w:rsidRPr="001B77E9" w:rsidRDefault="001B77E9" w:rsidP="001B77E9">
                  <w:r w:rsidRPr="001B77E9">
                    <w:t>DC_20A_n1A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A327D65" w14:textId="77777777" w:rsidR="001B77E9" w:rsidRPr="001B77E9" w:rsidRDefault="001B77E9" w:rsidP="001B77E9">
                  <w:r w:rsidRPr="001B77E9">
                    <w:t>DC_20A_n1A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E0197E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C039C9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E338321" w14:textId="77777777" w:rsidR="001B77E9" w:rsidRPr="001B77E9" w:rsidRDefault="001B77E9" w:rsidP="001B77E9">
                  <w:r w:rsidRPr="001B77E9">
                    <w:t>DC_20A_n3A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93A4948" w14:textId="77777777" w:rsidR="001B77E9" w:rsidRPr="001B77E9" w:rsidRDefault="001B77E9" w:rsidP="001B77E9">
                  <w:r w:rsidRPr="001B77E9">
                    <w:t>DC_20A_n3A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C19FCC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852FA5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19BF499" w14:textId="77777777" w:rsidR="001B77E9" w:rsidRPr="001B77E9" w:rsidRDefault="001B77E9" w:rsidP="001B77E9">
                  <w:r w:rsidRPr="001B77E9">
                    <w:t>DC_20A_n7A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70368F2" w14:textId="77777777" w:rsidR="001B77E9" w:rsidRPr="001B77E9" w:rsidRDefault="001B77E9" w:rsidP="001B77E9">
                  <w:r w:rsidRPr="001B77E9">
                    <w:t>DC_20A_n7A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8DE042C" w14:textId="77777777" w:rsidR="001B77E9" w:rsidRPr="001B77E9" w:rsidRDefault="001B77E9" w:rsidP="001B77E9">
                  <w:r w:rsidRPr="001B77E9">
                    <w:t>DC_20_n7</w:t>
                  </w:r>
                </w:p>
              </w:tc>
            </w:tr>
            <w:tr w:rsidR="001B77E9" w:rsidRPr="001B77E9" w14:paraId="1A806F1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25B3DE5" w14:textId="77777777" w:rsidR="001B77E9" w:rsidRPr="001B77E9" w:rsidRDefault="001B77E9" w:rsidP="001B77E9">
                  <w:r w:rsidRPr="001B77E9">
                    <w:t>DC_20A_n8A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1621C96" w14:textId="77777777" w:rsidR="001B77E9" w:rsidRPr="001B77E9" w:rsidRDefault="001B77E9" w:rsidP="001B77E9">
                  <w:r w:rsidRPr="001B77E9">
                    <w:t>DC_20A_n8A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BEF6848" w14:textId="77777777" w:rsidR="001B77E9" w:rsidRPr="001B77E9" w:rsidRDefault="001B77E9" w:rsidP="001B77E9">
                  <w:r w:rsidRPr="001B77E9">
                    <w:t>DC_20_n8</w:t>
                  </w:r>
                </w:p>
              </w:tc>
            </w:tr>
            <w:tr w:rsidR="001B77E9" w:rsidRPr="001B77E9" w14:paraId="42798D5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C318880" w14:textId="77777777" w:rsidR="001B77E9" w:rsidRPr="001B77E9" w:rsidRDefault="001B77E9" w:rsidP="001B77E9">
                  <w:r w:rsidRPr="001B77E9">
                    <w:t>DC_20A_n28A8,10,11,13</w:t>
                  </w:r>
                </w:p>
              </w:tc>
              <w:tc>
                <w:tcPr>
                  <w:tcW w:w="2280" w:type="dxa"/>
                  <w:vAlign w:val="center"/>
                </w:tcPr>
                <w:p w14:paraId="234E63DE" w14:textId="77777777" w:rsidR="001B77E9" w:rsidRPr="001B77E9" w:rsidRDefault="001B77E9" w:rsidP="001B77E9">
                  <w:r w:rsidRPr="001B77E9">
                    <w:t>DC_20A_n28A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159F0D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229D87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C2F707C" w14:textId="77777777" w:rsidR="001B77E9" w:rsidRPr="001B77E9" w:rsidRDefault="001B77E9" w:rsidP="001B77E9">
                  <w:r w:rsidRPr="001B77E9">
                    <w:t>DC_20A_n38A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2FB1BE3" w14:textId="77777777" w:rsidR="001B77E9" w:rsidRPr="001B77E9" w:rsidRDefault="001B77E9" w:rsidP="001B77E9">
                  <w:r w:rsidRPr="001B77E9">
                    <w:t>DC_20A_n38A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669C15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422766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A62A5EC" w14:textId="77777777" w:rsidR="001B77E9" w:rsidRPr="001B77E9" w:rsidRDefault="001B77E9" w:rsidP="001B77E9">
                  <w:r w:rsidRPr="001B77E9">
                    <w:t>DC_20A_n41A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5843442" w14:textId="77777777" w:rsidR="001B77E9" w:rsidRPr="001B77E9" w:rsidRDefault="001B77E9" w:rsidP="001B77E9">
                  <w:r w:rsidRPr="001B77E9">
                    <w:t>DC_20A_n41A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BD5CCE6" w14:textId="77777777" w:rsidR="001B77E9" w:rsidRPr="001B77E9" w:rsidRDefault="001B77E9" w:rsidP="001B77E9">
                  <w:r w:rsidRPr="001B77E9">
                    <w:t>DC_20_n41</w:t>
                  </w:r>
                </w:p>
              </w:tc>
            </w:tr>
            <w:tr w:rsidR="001B77E9" w:rsidRPr="001B77E9" w14:paraId="504485A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9247DEB" w14:textId="77777777" w:rsidR="001B77E9" w:rsidRPr="001B77E9" w:rsidRDefault="001B77E9" w:rsidP="001B77E9">
                  <w:r w:rsidRPr="001B77E9">
                    <w:t>DC_20A_n50A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7FF84ED" w14:textId="77777777" w:rsidR="001B77E9" w:rsidRPr="001B77E9" w:rsidRDefault="001B77E9" w:rsidP="001B77E9">
                  <w:r w:rsidRPr="001B77E9">
                    <w:t>DC_20A_n50A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09B48C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DBCED5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FC79BA6" w14:textId="77777777" w:rsidR="001B77E9" w:rsidRPr="001B77E9" w:rsidRDefault="001B77E9" w:rsidP="001B77E9">
                  <w:r w:rsidRPr="001B77E9">
                    <w:t>DC_20A_n51A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7AB1C8D" w14:textId="77777777" w:rsidR="001B77E9" w:rsidRPr="001B77E9" w:rsidRDefault="001B77E9" w:rsidP="001B77E9">
                  <w:r w:rsidRPr="001B77E9">
                    <w:t>DC_20A_n51A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A7320C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5F8EAC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3EA499F" w14:textId="77777777" w:rsidR="001B77E9" w:rsidRPr="001B77E9" w:rsidRDefault="001B77E9" w:rsidP="001B77E9">
                  <w:r w:rsidRPr="001B77E9">
                    <w:t>DC_20A_n77A7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6E172DE1" w14:textId="77777777" w:rsidR="001B77E9" w:rsidRPr="001B77E9" w:rsidRDefault="001B77E9" w:rsidP="001B77E9">
                  <w:r w:rsidRPr="001B77E9">
                    <w:t>DC_20A_n77A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A47F7C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3BBA6E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952ABB4" w14:textId="77777777" w:rsidR="001B77E9" w:rsidRPr="001B77E9" w:rsidRDefault="001B77E9" w:rsidP="001B77E9">
                  <w:r w:rsidRPr="001B77E9">
                    <w:t>DC_20A_n78A7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3391FE12" w14:textId="77777777" w:rsidR="001B77E9" w:rsidRPr="001B77E9" w:rsidRDefault="001B77E9" w:rsidP="001B77E9">
                  <w:r w:rsidRPr="001B77E9">
                    <w:t>DC_20A_n78A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2CCBEA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E0053B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0FF8ECB" w14:textId="77777777" w:rsidR="001B77E9" w:rsidRPr="001B77E9" w:rsidRDefault="001B77E9" w:rsidP="001B77E9">
                  <w:r w:rsidRPr="001B77E9">
                    <w:t>DC_20A_n78(2A)7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715D128" w14:textId="77777777" w:rsidR="001B77E9" w:rsidRPr="001B77E9" w:rsidRDefault="001B77E9" w:rsidP="001B77E9">
                  <w:r w:rsidRPr="001B77E9">
                    <w:t>DC_20A_n78A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B05F12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C21656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D99177A" w14:textId="77777777" w:rsidR="001B77E9" w:rsidRPr="001B77E9" w:rsidRDefault="001B77E9" w:rsidP="001B77E9">
                  <w:r w:rsidRPr="001B77E9">
                    <w:t>DC_21A_n77A7</w:t>
                  </w:r>
                </w:p>
                <w:p w14:paraId="7526AEC2" w14:textId="77777777" w:rsidR="001B77E9" w:rsidRPr="001B77E9" w:rsidRDefault="001B77E9" w:rsidP="001B77E9">
                  <w:r w:rsidRPr="001B77E9">
                    <w:t>DC_21A_n77C7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680B4A07" w14:textId="77777777" w:rsidR="001B77E9" w:rsidRPr="001B77E9" w:rsidRDefault="001B77E9" w:rsidP="001B77E9">
                  <w:r w:rsidRPr="001B77E9">
                    <w:t>DC_21A_n77A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423CAA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579BE7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83BA489" w14:textId="77777777" w:rsidR="001B77E9" w:rsidRPr="001B77E9" w:rsidRDefault="001B77E9" w:rsidP="001B77E9">
                  <w:r w:rsidRPr="001B77E9">
                    <w:t>DC_21A_n78A7</w:t>
                  </w:r>
                </w:p>
                <w:p w14:paraId="53241B99" w14:textId="77777777" w:rsidR="001B77E9" w:rsidRPr="001B77E9" w:rsidRDefault="001B77E9" w:rsidP="001B77E9">
                  <w:r w:rsidRPr="001B77E9">
                    <w:t>DC_21A_n78C7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B4391C7" w14:textId="77777777" w:rsidR="001B77E9" w:rsidRPr="001B77E9" w:rsidRDefault="001B77E9" w:rsidP="001B77E9">
                  <w:r w:rsidRPr="001B77E9">
                    <w:t>DC_21A_n78A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A3C46E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61AF70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A8C1F23" w14:textId="77777777" w:rsidR="001B77E9" w:rsidRPr="001B77E9" w:rsidRDefault="001B77E9" w:rsidP="001B77E9">
                  <w:r w:rsidRPr="001B77E9">
                    <w:t>DC_21A_n79A7</w:t>
                  </w:r>
                </w:p>
                <w:p w14:paraId="2C9367FE" w14:textId="77777777" w:rsidR="001B77E9" w:rsidRPr="001B77E9" w:rsidRDefault="001B77E9" w:rsidP="001B77E9">
                  <w:r w:rsidRPr="001B77E9">
                    <w:t>DC_21A_n79C7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E0952CB" w14:textId="77777777" w:rsidR="001B77E9" w:rsidRPr="001B77E9" w:rsidRDefault="001B77E9" w:rsidP="001B77E9">
                  <w:r w:rsidRPr="001B77E9">
                    <w:t>DC_21A_n79A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6B9EF3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C71A34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383D6E2" w14:textId="77777777" w:rsidR="001B77E9" w:rsidRPr="001B77E9" w:rsidRDefault="001B77E9" w:rsidP="001B77E9">
                  <w:r w:rsidRPr="001B77E9">
                    <w:t>DC_25A_n41A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3D761F0" w14:textId="77777777" w:rsidR="001B77E9" w:rsidRPr="001B77E9" w:rsidRDefault="001B77E9" w:rsidP="001B77E9">
                  <w:r w:rsidRPr="001B77E9">
                    <w:t>DC_25A_n41A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8D4F2C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F41F38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E922B2C" w14:textId="77777777" w:rsidR="001B77E9" w:rsidRPr="001B77E9" w:rsidRDefault="001B77E9" w:rsidP="001B77E9">
                  <w:r w:rsidRPr="001B77E9">
                    <w:t>DC_25A-25A_n41A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88EEFED" w14:textId="77777777" w:rsidR="001B77E9" w:rsidRPr="001B77E9" w:rsidRDefault="001B77E9" w:rsidP="001B77E9">
                  <w:r w:rsidRPr="001B77E9">
                    <w:t>DC_25A_n41A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E97591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080991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028DEB5" w14:textId="77777777" w:rsidR="001B77E9" w:rsidRPr="001B77E9" w:rsidRDefault="001B77E9" w:rsidP="001B77E9">
                  <w:r w:rsidRPr="001B77E9">
                    <w:t>DC_26A_n25A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AF49CF8" w14:textId="77777777" w:rsidR="001B77E9" w:rsidRPr="001B77E9" w:rsidRDefault="001B77E9" w:rsidP="001B77E9">
                  <w:r w:rsidRPr="001B77E9">
                    <w:t>DC_26A_n25A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536C06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8B183F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07F0259" w14:textId="77777777" w:rsidR="001B77E9" w:rsidRPr="001B77E9" w:rsidRDefault="001B77E9" w:rsidP="001B77E9">
                  <w:r w:rsidRPr="001B77E9">
                    <w:t>DC_26A_n41A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389B9EA" w14:textId="77777777" w:rsidR="001B77E9" w:rsidRPr="001B77E9" w:rsidRDefault="001B77E9" w:rsidP="001B77E9">
                  <w:r w:rsidRPr="001B77E9">
                    <w:t>DC_26A_n41A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5AE3EF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878F1D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D212B9F" w14:textId="77777777" w:rsidR="001B77E9" w:rsidRPr="001B77E9" w:rsidRDefault="001B77E9" w:rsidP="001B77E9">
                  <w:r w:rsidRPr="001B77E9">
                    <w:t>DC_26A_n77A7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1C933AC5" w14:textId="77777777" w:rsidR="001B77E9" w:rsidRPr="001B77E9" w:rsidRDefault="001B77E9" w:rsidP="001B77E9">
                  <w:r w:rsidRPr="001B77E9">
                    <w:t>DC_26A_n77A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742606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B29FE8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2E17A5A" w14:textId="77777777" w:rsidR="001B77E9" w:rsidRPr="001B77E9" w:rsidRDefault="001B77E9" w:rsidP="001B77E9">
                  <w:r w:rsidRPr="001B77E9">
                    <w:t>DC_26A_n78A7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F1F949A" w14:textId="77777777" w:rsidR="001B77E9" w:rsidRPr="001B77E9" w:rsidRDefault="001B77E9" w:rsidP="001B77E9">
                  <w:r w:rsidRPr="001B77E9">
                    <w:t>DC_26A_n78A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994C3D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677248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5163857" w14:textId="77777777" w:rsidR="001B77E9" w:rsidRPr="001B77E9" w:rsidRDefault="001B77E9" w:rsidP="001B77E9">
                  <w:r w:rsidRPr="001B77E9">
                    <w:lastRenderedPageBreak/>
                    <w:t>DC_26A_n79A7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07C3D64" w14:textId="77777777" w:rsidR="001B77E9" w:rsidRPr="001B77E9" w:rsidRDefault="001B77E9" w:rsidP="001B77E9">
                  <w:r w:rsidRPr="001B77E9">
                    <w:t>DC_26A_n79A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94C12B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296FA6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3C19A1A" w14:textId="77777777" w:rsidR="001B77E9" w:rsidRPr="001B77E9" w:rsidRDefault="001B77E9" w:rsidP="001B77E9">
                  <w:r w:rsidRPr="001B77E9">
                    <w:t>DC_28A_n3A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541945C" w14:textId="77777777" w:rsidR="001B77E9" w:rsidRPr="001B77E9" w:rsidRDefault="001B77E9" w:rsidP="001B77E9">
                  <w:r w:rsidRPr="001B77E9">
                    <w:t>DC_28A_n3A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FE5811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0EBECC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510CBC2" w14:textId="77777777" w:rsidR="001B77E9" w:rsidRPr="001B77E9" w:rsidRDefault="001B77E9" w:rsidP="001B77E9">
                  <w:r w:rsidRPr="001B77E9">
                    <w:t>DC_28A_n5A8</w:t>
                  </w:r>
                </w:p>
              </w:tc>
              <w:tc>
                <w:tcPr>
                  <w:tcW w:w="2280" w:type="dxa"/>
                  <w:vAlign w:val="center"/>
                </w:tcPr>
                <w:p w14:paraId="5065ADDD" w14:textId="77777777" w:rsidR="001B77E9" w:rsidRPr="001B77E9" w:rsidRDefault="001B77E9" w:rsidP="001B77E9">
                  <w:r w:rsidRPr="001B77E9">
                    <w:t>DC_28A_n5A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7CBCFB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1075F7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5E68314" w14:textId="77777777" w:rsidR="001B77E9" w:rsidRPr="001B77E9" w:rsidRDefault="001B77E9" w:rsidP="001B77E9">
                  <w:r w:rsidRPr="001B77E9">
                    <w:t>DC_28A_n7A</w:t>
                  </w:r>
                </w:p>
                <w:p w14:paraId="373F5D60" w14:textId="77777777" w:rsidR="001B77E9" w:rsidRPr="001B77E9" w:rsidRDefault="001B77E9" w:rsidP="001B77E9">
                  <w:r w:rsidRPr="001B77E9">
                    <w:t>DC_28A_n7B</w:t>
                  </w:r>
                </w:p>
              </w:tc>
              <w:tc>
                <w:tcPr>
                  <w:tcW w:w="2280" w:type="dxa"/>
                  <w:vAlign w:val="center"/>
                </w:tcPr>
                <w:p w14:paraId="14EDEDD1" w14:textId="77777777" w:rsidR="001B77E9" w:rsidRPr="001B77E9" w:rsidRDefault="001B77E9" w:rsidP="001B77E9">
                  <w:r w:rsidRPr="001B77E9">
                    <w:t>DC_28A_n7A</w:t>
                  </w:r>
                </w:p>
                <w:p w14:paraId="06C91869" w14:textId="77777777" w:rsidR="001B77E9" w:rsidRPr="001B77E9" w:rsidRDefault="001B77E9" w:rsidP="001B77E9">
                  <w:r w:rsidRPr="001B77E9">
                    <w:t>DC_28A_n7B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BBA316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A7DF42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2E73B76" w14:textId="77777777" w:rsidR="001B77E9" w:rsidRPr="001B77E9" w:rsidRDefault="001B77E9" w:rsidP="001B77E9">
                  <w:r w:rsidRPr="001B77E9">
                    <w:t>DC_28A_n51A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BE12424" w14:textId="77777777" w:rsidR="001B77E9" w:rsidRPr="001B77E9" w:rsidRDefault="001B77E9" w:rsidP="001B77E9">
                  <w:r w:rsidRPr="001B77E9">
                    <w:t>DC_28A_n51A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7343FB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CC104E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D0C4287" w14:textId="77777777" w:rsidR="001B77E9" w:rsidRPr="001B77E9" w:rsidRDefault="001B77E9" w:rsidP="001B77E9">
                  <w:r w:rsidRPr="001B77E9">
                    <w:t>DC_28A_n8A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A60FE07" w14:textId="77777777" w:rsidR="001B77E9" w:rsidRPr="001B77E9" w:rsidRDefault="001B77E9" w:rsidP="001B77E9">
                  <w:r w:rsidRPr="001B77E9">
                    <w:t>DC_28A_n8A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5FE02E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192399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3E69865" w14:textId="77777777" w:rsidR="001B77E9" w:rsidRPr="001B77E9" w:rsidRDefault="001B77E9" w:rsidP="001B77E9">
                  <w:r w:rsidRPr="001B77E9">
                    <w:t>DC_28A_n40A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071192E" w14:textId="77777777" w:rsidR="001B77E9" w:rsidRPr="001B77E9" w:rsidRDefault="001B77E9" w:rsidP="001B77E9">
                  <w:r w:rsidRPr="001B77E9">
                    <w:t>DC_28A_n40A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DDFE64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FA1B12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1B72840" w14:textId="77777777" w:rsidR="001B77E9" w:rsidRPr="001B77E9" w:rsidRDefault="001B77E9" w:rsidP="001B77E9">
                  <w:r w:rsidRPr="001B77E9">
                    <w:t>DC_28A_n41A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A8FD80D" w14:textId="77777777" w:rsidR="001B77E9" w:rsidRPr="001B77E9" w:rsidRDefault="001B77E9" w:rsidP="001B77E9">
                  <w:r w:rsidRPr="001B77E9">
                    <w:t>DC_28A_n41A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B60120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479076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915E7A1" w14:textId="77777777" w:rsidR="001B77E9" w:rsidRPr="001B77E9" w:rsidRDefault="001B77E9" w:rsidP="001B77E9">
                  <w:r w:rsidRPr="001B77E9">
                    <w:t>DC_28A_n50A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863E9C0" w14:textId="77777777" w:rsidR="001B77E9" w:rsidRPr="001B77E9" w:rsidRDefault="001B77E9" w:rsidP="001B77E9">
                  <w:r w:rsidRPr="001B77E9">
                    <w:t>DC_28A_n50A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C0B318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886A3A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21CD235" w14:textId="77777777" w:rsidR="001B77E9" w:rsidRPr="001B77E9" w:rsidRDefault="001B77E9" w:rsidP="001B77E9">
                  <w:r w:rsidRPr="001B77E9">
                    <w:t>DC_28A_n77A7</w:t>
                  </w:r>
                </w:p>
                <w:p w14:paraId="76B8F70B" w14:textId="77777777" w:rsidR="001B77E9" w:rsidRPr="001B77E9" w:rsidRDefault="001B77E9" w:rsidP="001B77E9">
                  <w:r w:rsidRPr="001B77E9">
                    <w:t>DC_28A_n77C7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30EA5F40" w14:textId="77777777" w:rsidR="001B77E9" w:rsidRPr="001B77E9" w:rsidRDefault="001B77E9" w:rsidP="001B77E9">
                  <w:r w:rsidRPr="001B77E9">
                    <w:t>DC_28A_n77A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A54F6A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D79C38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0403E38" w14:textId="77777777" w:rsidR="001B77E9" w:rsidRPr="001B77E9" w:rsidRDefault="001B77E9" w:rsidP="001B77E9">
                  <w:r w:rsidRPr="001B77E9">
                    <w:t>DC_28A_n77(2A)7</w:t>
                  </w:r>
                </w:p>
              </w:tc>
              <w:tc>
                <w:tcPr>
                  <w:tcW w:w="2280" w:type="dxa"/>
                  <w:vAlign w:val="center"/>
                </w:tcPr>
                <w:p w14:paraId="3B9F9EF2" w14:textId="77777777" w:rsidR="001B77E9" w:rsidRPr="001B77E9" w:rsidRDefault="001B77E9" w:rsidP="001B77E9">
                  <w:r w:rsidRPr="001B77E9">
                    <w:t>DC_28A_n77A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5A1710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D5C1D6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34DFAE9" w14:textId="77777777" w:rsidR="001B77E9" w:rsidRPr="001B77E9" w:rsidRDefault="001B77E9" w:rsidP="001B77E9">
                  <w:r w:rsidRPr="001B77E9">
                    <w:t>DC_28A_n78A7</w:t>
                  </w:r>
                </w:p>
                <w:p w14:paraId="719FAEAF" w14:textId="77777777" w:rsidR="001B77E9" w:rsidRPr="001B77E9" w:rsidRDefault="001B77E9" w:rsidP="001B77E9">
                  <w:r w:rsidRPr="001B77E9">
                    <w:t>DC_28A_n78C7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15FD5AF3" w14:textId="77777777" w:rsidR="001B77E9" w:rsidRPr="001B77E9" w:rsidRDefault="001B77E9" w:rsidP="001B77E9">
                  <w:r w:rsidRPr="001B77E9">
                    <w:t>DC_28A_n78A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396DAFE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2A53AA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1E03403" w14:textId="77777777" w:rsidR="001B77E9" w:rsidRPr="001B77E9" w:rsidRDefault="001B77E9" w:rsidP="001B77E9">
                  <w:r w:rsidRPr="001B77E9">
                    <w:t>DC_28A_n78(2A)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613810C8" w14:textId="77777777" w:rsidR="001B77E9" w:rsidRPr="001B77E9" w:rsidRDefault="001B77E9" w:rsidP="001B77E9">
                  <w:r w:rsidRPr="001B77E9">
                    <w:t>DC_28A_n78A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EE8C39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4D1D76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7C7B944" w14:textId="77777777" w:rsidR="001B77E9" w:rsidRPr="001B77E9" w:rsidRDefault="001B77E9" w:rsidP="001B77E9">
                  <w:r w:rsidRPr="001B77E9">
                    <w:t>DC_28A_n79A7</w:t>
                  </w:r>
                </w:p>
                <w:p w14:paraId="641B19B4" w14:textId="77777777" w:rsidR="001B77E9" w:rsidRPr="001B77E9" w:rsidRDefault="001B77E9" w:rsidP="001B77E9">
                  <w:r w:rsidRPr="001B77E9">
                    <w:t>DC_28A_n79C7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7EB6017A" w14:textId="77777777" w:rsidR="001B77E9" w:rsidRPr="001B77E9" w:rsidRDefault="001B77E9" w:rsidP="001B77E9">
                  <w:r w:rsidRPr="001B77E9">
                    <w:t>DC_28A_n79A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763A58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FE2514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14250F4" w14:textId="77777777" w:rsidR="001B77E9" w:rsidRPr="001B77E9" w:rsidRDefault="001B77E9" w:rsidP="001B77E9">
                  <w:r w:rsidRPr="001B77E9">
                    <w:t>DC_30A_n2A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828911C" w14:textId="77777777" w:rsidR="001B77E9" w:rsidRPr="001B77E9" w:rsidRDefault="001B77E9" w:rsidP="001B77E9">
                  <w:r w:rsidRPr="001B77E9">
                    <w:t>DC_30A_n2A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753AB5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C189F8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855BF20" w14:textId="77777777" w:rsidR="001B77E9" w:rsidRPr="001B77E9" w:rsidRDefault="001B77E9" w:rsidP="001B77E9">
                  <w:r w:rsidRPr="001B77E9">
                    <w:t>DC_30A_n5A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C922BC2" w14:textId="77777777" w:rsidR="001B77E9" w:rsidRPr="001B77E9" w:rsidRDefault="001B77E9" w:rsidP="001B77E9">
                  <w:r w:rsidRPr="001B77E9">
                    <w:t>DC_30A_n5A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EA5722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AC39A6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7ADC136" w14:textId="77777777" w:rsidR="001B77E9" w:rsidRPr="001B77E9" w:rsidRDefault="001B77E9" w:rsidP="001B77E9">
                  <w:r w:rsidRPr="001B77E9">
                    <w:t>DC_30A_n66A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FD9F80D" w14:textId="77777777" w:rsidR="001B77E9" w:rsidRPr="001B77E9" w:rsidRDefault="001B77E9" w:rsidP="001B77E9">
                  <w:r w:rsidRPr="001B77E9">
                    <w:t>DC_30A_n66A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80DF6D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802B3E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D083F68" w14:textId="77777777" w:rsidR="001B77E9" w:rsidRPr="001B77E9" w:rsidRDefault="001B77E9" w:rsidP="001B77E9">
                  <w:r w:rsidRPr="001B77E9">
                    <w:t>DC_38A_n78A7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07563A1" w14:textId="77777777" w:rsidR="001B77E9" w:rsidRPr="001B77E9" w:rsidRDefault="001B77E9" w:rsidP="001B77E9">
                  <w:r w:rsidRPr="001B77E9">
                    <w:t>DC_38A_n78A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27BF21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E6AACE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ABC2EBD" w14:textId="77777777" w:rsidR="001B77E9" w:rsidRPr="001B77E9" w:rsidRDefault="001B77E9" w:rsidP="001B77E9">
                  <w:r w:rsidRPr="001B77E9">
                    <w:t>DC_39A_n40A3</w:t>
                  </w:r>
                </w:p>
              </w:tc>
              <w:tc>
                <w:tcPr>
                  <w:tcW w:w="2280" w:type="dxa"/>
                  <w:vAlign w:val="center"/>
                </w:tcPr>
                <w:p w14:paraId="7059B444" w14:textId="77777777" w:rsidR="001B77E9" w:rsidRPr="001B77E9" w:rsidRDefault="001B77E9" w:rsidP="001B77E9">
                  <w:r w:rsidRPr="001B77E9">
                    <w:t>DC_39A_n40A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C6589F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2A96E0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D783ADC" w14:textId="77777777" w:rsidR="001B77E9" w:rsidRPr="001B77E9" w:rsidRDefault="001B77E9" w:rsidP="001B77E9">
                  <w:r w:rsidRPr="001B77E9">
                    <w:t>DC_39A_n41A</w:t>
                  </w:r>
                </w:p>
                <w:p w14:paraId="0877106C" w14:textId="77777777" w:rsidR="001B77E9" w:rsidRPr="001B77E9" w:rsidRDefault="001B77E9" w:rsidP="001B77E9">
                  <w:r w:rsidRPr="001B77E9">
                    <w:t>DC_39C_n41A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ABDB482" w14:textId="77777777" w:rsidR="001B77E9" w:rsidRPr="001B77E9" w:rsidRDefault="001B77E9" w:rsidP="001B77E9">
                  <w:r w:rsidRPr="001B77E9">
                    <w:t>DC_39A_n41A</w:t>
                  </w:r>
                </w:p>
                <w:p w14:paraId="3AC2BEB0" w14:textId="77777777" w:rsidR="001B77E9" w:rsidRPr="001B77E9" w:rsidRDefault="001B77E9" w:rsidP="001B77E9">
                  <w:r w:rsidRPr="001B77E9">
                    <w:t>DC_39C_n41A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C1A292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E64A06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8EEA023" w14:textId="77777777" w:rsidR="001B77E9" w:rsidRPr="001B77E9" w:rsidRDefault="001B77E9" w:rsidP="001B77E9">
                  <w:r w:rsidRPr="001B77E9">
                    <w:t>DC_39A_n78A5,7</w:t>
                  </w:r>
                </w:p>
              </w:tc>
              <w:tc>
                <w:tcPr>
                  <w:tcW w:w="2280" w:type="dxa"/>
                  <w:vAlign w:val="center"/>
                </w:tcPr>
                <w:p w14:paraId="25825554" w14:textId="77777777" w:rsidR="001B77E9" w:rsidRPr="001B77E9" w:rsidRDefault="001B77E9" w:rsidP="001B77E9">
                  <w:r w:rsidRPr="001B77E9">
                    <w:t>DC_39A_n78A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4103F9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996058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569943D" w14:textId="77777777" w:rsidR="001B77E9" w:rsidRPr="001B77E9" w:rsidRDefault="001B77E9" w:rsidP="001B77E9">
                  <w:r w:rsidRPr="001B77E9">
                    <w:t>DC_39A_n79A7</w:t>
                  </w:r>
                </w:p>
                <w:p w14:paraId="3E68AA52" w14:textId="77777777" w:rsidR="001B77E9" w:rsidRPr="001B77E9" w:rsidRDefault="001B77E9" w:rsidP="001B77E9">
                  <w:r w:rsidRPr="001B77E9">
                    <w:t>DC_39A_n79C7</w:t>
                  </w:r>
                </w:p>
              </w:tc>
              <w:tc>
                <w:tcPr>
                  <w:tcW w:w="2280" w:type="dxa"/>
                  <w:vAlign w:val="center"/>
                </w:tcPr>
                <w:p w14:paraId="505AF48A" w14:textId="77777777" w:rsidR="001B77E9" w:rsidRPr="001B77E9" w:rsidRDefault="001B77E9" w:rsidP="001B77E9">
                  <w:r w:rsidRPr="001B77E9">
                    <w:t>DC_39A_n79A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C64296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50CA3B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B5ED818" w14:textId="77777777" w:rsidR="001B77E9" w:rsidRPr="001B77E9" w:rsidRDefault="001B77E9" w:rsidP="001B77E9">
                  <w:r w:rsidRPr="001B77E9">
                    <w:t>DC_40A_n1A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094F893" w14:textId="77777777" w:rsidR="001B77E9" w:rsidRPr="001B77E9" w:rsidRDefault="001B77E9" w:rsidP="001B77E9">
                  <w:r w:rsidRPr="001B77E9">
                    <w:t>DC_40A_n1A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E10C97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A0C906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0F11E4F" w14:textId="77777777" w:rsidR="001B77E9" w:rsidRPr="001B77E9" w:rsidRDefault="001B77E9" w:rsidP="001B77E9">
                  <w:r w:rsidRPr="001B77E9">
                    <w:t>DC_40A_n41A3</w:t>
                  </w:r>
                </w:p>
                <w:p w14:paraId="6D24A872" w14:textId="77777777" w:rsidR="001B77E9" w:rsidRPr="001B77E9" w:rsidRDefault="001B77E9" w:rsidP="001B77E9">
                  <w:r w:rsidRPr="001B77E9">
                    <w:t>DC_40C_n41A3</w:t>
                  </w:r>
                </w:p>
              </w:tc>
              <w:tc>
                <w:tcPr>
                  <w:tcW w:w="2280" w:type="dxa"/>
                  <w:vAlign w:val="center"/>
                </w:tcPr>
                <w:p w14:paraId="325EFF0C" w14:textId="77777777" w:rsidR="001B77E9" w:rsidRPr="001B77E9" w:rsidRDefault="001B77E9" w:rsidP="001B77E9">
                  <w:r w:rsidRPr="001B77E9">
                    <w:t>DC_40A_n41A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16B3CE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8CFCED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F0CD6DA" w14:textId="77777777" w:rsidR="001B77E9" w:rsidRPr="001B77E9" w:rsidRDefault="001B77E9" w:rsidP="001B77E9">
                  <w:r w:rsidRPr="001B77E9">
                    <w:t>DC_40A_n77A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A9B2BD8" w14:textId="77777777" w:rsidR="001B77E9" w:rsidRPr="001B77E9" w:rsidRDefault="001B77E9" w:rsidP="001B77E9">
                  <w:r w:rsidRPr="001B77E9">
                    <w:t>DC_40A_n77A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DEDD9F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6E17C9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73E0BF5" w14:textId="77777777" w:rsidR="001B77E9" w:rsidRPr="001B77E9" w:rsidRDefault="001B77E9" w:rsidP="001B77E9">
                  <w:r w:rsidRPr="001B77E9">
                    <w:t>DC_40A_n78A</w:t>
                  </w:r>
                </w:p>
                <w:p w14:paraId="725D7C49" w14:textId="77777777" w:rsidR="001B77E9" w:rsidRPr="001B77E9" w:rsidRDefault="001B77E9" w:rsidP="001B77E9">
                  <w:r w:rsidRPr="001B77E9">
                    <w:t>DC_40C_n78A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775E4E6" w14:textId="77777777" w:rsidR="001B77E9" w:rsidRPr="001B77E9" w:rsidRDefault="001B77E9" w:rsidP="001B77E9">
                  <w:r w:rsidRPr="001B77E9">
                    <w:t>DC_40A_n78A</w:t>
                  </w:r>
                </w:p>
                <w:p w14:paraId="50DB0014" w14:textId="77777777" w:rsidR="001B77E9" w:rsidRPr="001B77E9" w:rsidRDefault="001B77E9" w:rsidP="001B77E9">
                  <w:r w:rsidRPr="001B77E9">
                    <w:t>DC_40C_n78A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C9EE5C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1632D9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376D9AC" w14:textId="77777777" w:rsidR="001B77E9" w:rsidRPr="001B77E9" w:rsidRDefault="001B77E9" w:rsidP="001B77E9">
                  <w:r w:rsidRPr="001B77E9">
                    <w:lastRenderedPageBreak/>
                    <w:t>DC_40A_n79A7,12</w:t>
                  </w:r>
                </w:p>
                <w:p w14:paraId="41896357" w14:textId="77777777" w:rsidR="001B77E9" w:rsidRPr="001B77E9" w:rsidRDefault="001B77E9" w:rsidP="001B77E9">
                  <w:r w:rsidRPr="001B77E9">
                    <w:t>DC_40C_n79A7,12</w:t>
                  </w:r>
                </w:p>
              </w:tc>
              <w:tc>
                <w:tcPr>
                  <w:tcW w:w="2280" w:type="dxa"/>
                  <w:vAlign w:val="center"/>
                </w:tcPr>
                <w:p w14:paraId="4EB4E1DD" w14:textId="77777777" w:rsidR="001B77E9" w:rsidRPr="001B77E9" w:rsidRDefault="001B77E9" w:rsidP="001B77E9">
                  <w:r w:rsidRPr="001B77E9">
                    <w:t>DC_40A_n79A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C49AC4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6D2D6C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4D793E6" w14:textId="77777777" w:rsidR="001B77E9" w:rsidRPr="001B77E9" w:rsidRDefault="001B77E9" w:rsidP="001B77E9">
                  <w:r w:rsidRPr="001B77E9">
                    <w:t>DC_41A_n3A</w:t>
                  </w:r>
                </w:p>
                <w:p w14:paraId="6D51CD4C" w14:textId="77777777" w:rsidR="001B77E9" w:rsidRPr="001B77E9" w:rsidRDefault="001B77E9" w:rsidP="001B77E9">
                  <w:r w:rsidRPr="001B77E9">
                    <w:t>DC_41C_n3A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63DD3BE" w14:textId="77777777" w:rsidR="001B77E9" w:rsidRPr="001B77E9" w:rsidRDefault="001B77E9" w:rsidP="001B77E9">
                  <w:r w:rsidRPr="001B77E9">
                    <w:t>DC_41A_n3A</w:t>
                  </w:r>
                </w:p>
                <w:p w14:paraId="3CF11908" w14:textId="77777777" w:rsidR="001B77E9" w:rsidRPr="001B77E9" w:rsidRDefault="001B77E9" w:rsidP="001B77E9">
                  <w:r w:rsidRPr="001B77E9">
                    <w:t>DC_41C_n3A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85A2F3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96C6068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1868328" w14:textId="77777777" w:rsidR="001B77E9" w:rsidRPr="001B77E9" w:rsidRDefault="001B77E9" w:rsidP="001B77E9">
                  <w:r w:rsidRPr="001B77E9">
                    <w:t>DC_41A_n28A</w:t>
                  </w:r>
                </w:p>
                <w:p w14:paraId="006280D5" w14:textId="77777777" w:rsidR="001B77E9" w:rsidRPr="001B77E9" w:rsidRDefault="001B77E9" w:rsidP="001B77E9">
                  <w:r w:rsidRPr="001B77E9">
                    <w:t>DC_41C_n28A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DF5230D" w14:textId="77777777" w:rsidR="001B77E9" w:rsidRPr="001B77E9" w:rsidRDefault="001B77E9" w:rsidP="001B77E9">
                  <w:r w:rsidRPr="001B77E9">
                    <w:t>DC_41A_n28A</w:t>
                  </w:r>
                </w:p>
                <w:p w14:paraId="204E81FE" w14:textId="77777777" w:rsidR="001B77E9" w:rsidRPr="001B77E9" w:rsidRDefault="001B77E9" w:rsidP="001B77E9">
                  <w:r w:rsidRPr="001B77E9">
                    <w:t>DC_41C_n28A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EDDAE1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E3E39B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DBB2429" w14:textId="77777777" w:rsidR="001B77E9" w:rsidRPr="001B77E9" w:rsidRDefault="001B77E9" w:rsidP="001B77E9">
                  <w:r w:rsidRPr="001B77E9">
                    <w:t>DC_41A_n77A</w:t>
                  </w:r>
                </w:p>
                <w:p w14:paraId="3F672371" w14:textId="77777777" w:rsidR="001B77E9" w:rsidRPr="001B77E9" w:rsidRDefault="001B77E9" w:rsidP="001B77E9">
                  <w:r w:rsidRPr="001B77E9">
                    <w:t>DC_41C_n77A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2C78B47" w14:textId="77777777" w:rsidR="001B77E9" w:rsidRPr="001B77E9" w:rsidRDefault="001B77E9" w:rsidP="001B77E9">
                  <w:r w:rsidRPr="001B77E9">
                    <w:t>DC_41A_n77A</w:t>
                  </w:r>
                </w:p>
                <w:p w14:paraId="6C370BD7" w14:textId="77777777" w:rsidR="001B77E9" w:rsidRPr="001B77E9" w:rsidRDefault="001B77E9" w:rsidP="001B77E9">
                  <w:r w:rsidRPr="001B77E9">
                    <w:t>DC_41C_n77A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6CE2A6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43A580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4380794" w14:textId="77777777" w:rsidR="001B77E9" w:rsidRPr="001B77E9" w:rsidRDefault="001B77E9" w:rsidP="001B77E9">
                  <w:r w:rsidRPr="001B77E9">
                    <w:t>DC_41A_n77(2A)</w:t>
                  </w:r>
                </w:p>
                <w:p w14:paraId="64878F4E" w14:textId="77777777" w:rsidR="001B77E9" w:rsidRPr="001B77E9" w:rsidRDefault="001B77E9" w:rsidP="001B77E9">
                  <w:r w:rsidRPr="001B77E9">
                    <w:t>DC_41C_n77(2A)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3F919BAC" w14:textId="77777777" w:rsidR="001B77E9" w:rsidRPr="001B77E9" w:rsidRDefault="001B77E9" w:rsidP="001B77E9">
                  <w:r w:rsidRPr="001B77E9">
                    <w:t>DC_41A_n77A</w:t>
                  </w:r>
                </w:p>
                <w:p w14:paraId="500DE462" w14:textId="77777777" w:rsidR="001B77E9" w:rsidRPr="001B77E9" w:rsidRDefault="001B77E9" w:rsidP="001B77E9">
                  <w:r w:rsidRPr="001B77E9">
                    <w:t>DC_41C_n77A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FFF67B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97BDAC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D4F029F" w14:textId="77777777" w:rsidR="001B77E9" w:rsidRPr="001B77E9" w:rsidRDefault="001B77E9" w:rsidP="001B77E9">
                  <w:r w:rsidRPr="001B77E9">
                    <w:t>DC_41A_n78A</w:t>
                  </w:r>
                </w:p>
                <w:p w14:paraId="2B244296" w14:textId="77777777" w:rsidR="001B77E9" w:rsidRPr="001B77E9" w:rsidRDefault="001B77E9" w:rsidP="001B77E9">
                  <w:r w:rsidRPr="001B77E9">
                    <w:t>DC_41C_n78A</w:t>
                  </w:r>
                </w:p>
                <w:p w14:paraId="291B5081" w14:textId="77777777" w:rsidR="001B77E9" w:rsidRPr="001B77E9" w:rsidRDefault="001B77E9" w:rsidP="001B77E9">
                  <w:r w:rsidRPr="001B77E9">
                    <w:t>DC_41D_n78A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17EC40CE" w14:textId="77777777" w:rsidR="001B77E9" w:rsidRPr="001B77E9" w:rsidRDefault="001B77E9" w:rsidP="001B77E9">
                  <w:r w:rsidRPr="001B77E9">
                    <w:t>DC_41A_n78A</w:t>
                  </w:r>
                </w:p>
                <w:p w14:paraId="5D7ECD71" w14:textId="77777777" w:rsidR="001B77E9" w:rsidRPr="001B77E9" w:rsidRDefault="001B77E9" w:rsidP="001B77E9">
                  <w:r w:rsidRPr="001B77E9">
                    <w:t>DC_41C_n78A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49C412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118900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F8579FB" w14:textId="77777777" w:rsidR="001B77E9" w:rsidRPr="001B77E9" w:rsidRDefault="001B77E9" w:rsidP="001B77E9">
                  <w:r w:rsidRPr="001B77E9">
                    <w:t>DC_41A_n78(2A)</w:t>
                  </w:r>
                </w:p>
                <w:p w14:paraId="3EA58307" w14:textId="77777777" w:rsidR="001B77E9" w:rsidRPr="001B77E9" w:rsidRDefault="001B77E9" w:rsidP="001B77E9">
                  <w:r w:rsidRPr="001B77E9">
                    <w:t>DC_41C_n78(2A)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6EA06C4C" w14:textId="77777777" w:rsidR="001B77E9" w:rsidRPr="001B77E9" w:rsidRDefault="001B77E9" w:rsidP="001B77E9">
                  <w:r w:rsidRPr="001B77E9">
                    <w:t>DC_41A_n78A</w:t>
                  </w:r>
                </w:p>
                <w:p w14:paraId="1B6787C3" w14:textId="77777777" w:rsidR="001B77E9" w:rsidRPr="001B77E9" w:rsidRDefault="001B77E9" w:rsidP="001B77E9">
                  <w:r w:rsidRPr="001B77E9">
                    <w:t>DC_41C_n78A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DD009E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0D2C48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65A1D82" w14:textId="77777777" w:rsidR="001B77E9" w:rsidRPr="001B77E9" w:rsidRDefault="001B77E9" w:rsidP="001B77E9">
                  <w:r w:rsidRPr="001B77E9">
                    <w:t>DC_41A_n79A6,7</w:t>
                  </w:r>
                </w:p>
                <w:p w14:paraId="4A2ACA36" w14:textId="77777777" w:rsidR="001B77E9" w:rsidRPr="001B77E9" w:rsidRDefault="001B77E9" w:rsidP="001B77E9">
                  <w:r w:rsidRPr="001B77E9">
                    <w:t>DC_41A_n79C6,7</w:t>
                  </w:r>
                </w:p>
                <w:p w14:paraId="669C461E" w14:textId="77777777" w:rsidR="001B77E9" w:rsidRPr="001B77E9" w:rsidRDefault="001B77E9" w:rsidP="001B77E9">
                  <w:r w:rsidRPr="001B77E9">
                    <w:t>DC_41C_n79A6,7</w:t>
                  </w:r>
                </w:p>
              </w:tc>
              <w:tc>
                <w:tcPr>
                  <w:tcW w:w="2280" w:type="dxa"/>
                  <w:vAlign w:val="center"/>
                </w:tcPr>
                <w:p w14:paraId="143AD833" w14:textId="77777777" w:rsidR="001B77E9" w:rsidRPr="001B77E9" w:rsidRDefault="001B77E9" w:rsidP="001B77E9">
                  <w:r w:rsidRPr="001B77E9">
                    <w:t>DC_41A_n79A</w:t>
                  </w:r>
                </w:p>
                <w:p w14:paraId="3084D433" w14:textId="77777777" w:rsidR="001B77E9" w:rsidRPr="001B77E9" w:rsidRDefault="001B77E9" w:rsidP="001B77E9">
                  <w:r w:rsidRPr="001B77E9">
                    <w:t>DC_41C_n79A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2CD80CA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D23F4A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0CA9F0D" w14:textId="77777777" w:rsidR="001B77E9" w:rsidRPr="001B77E9" w:rsidRDefault="001B77E9" w:rsidP="001B77E9">
                  <w:r w:rsidRPr="001B77E9">
                    <w:t>DC_42A_n28A</w:t>
                  </w:r>
                </w:p>
                <w:p w14:paraId="3844830D" w14:textId="77777777" w:rsidR="001B77E9" w:rsidRPr="001B77E9" w:rsidRDefault="001B77E9" w:rsidP="001B77E9">
                  <w:r w:rsidRPr="001B77E9">
                    <w:t>DC_42C_n28A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7644E95" w14:textId="77777777" w:rsidR="001B77E9" w:rsidRPr="001B77E9" w:rsidRDefault="001B77E9" w:rsidP="001B77E9">
                  <w:r w:rsidRPr="001B77E9">
                    <w:t>DC_42A_n28A</w:t>
                  </w:r>
                </w:p>
                <w:p w14:paraId="1E278133" w14:textId="77777777" w:rsidR="001B77E9" w:rsidRPr="001B77E9" w:rsidRDefault="001B77E9" w:rsidP="001B77E9">
                  <w:r w:rsidRPr="001B77E9">
                    <w:t>DC_42C_n28A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C94378C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EC0A5C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76CF7F1" w14:textId="77777777" w:rsidR="001B77E9" w:rsidRPr="001B77E9" w:rsidRDefault="001B77E9" w:rsidP="001B77E9">
                  <w:r w:rsidRPr="001B77E9">
                    <w:t>DC_42A_n51A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A70B383" w14:textId="77777777" w:rsidR="001B77E9" w:rsidRPr="001B77E9" w:rsidRDefault="001B77E9" w:rsidP="001B77E9">
                  <w:r w:rsidRPr="001B77E9">
                    <w:t>DC_42A_n51A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0A3961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E529CE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FA38A98" w14:textId="77777777" w:rsidR="001B77E9" w:rsidRPr="001B77E9" w:rsidRDefault="001B77E9" w:rsidP="001B77E9">
                  <w:r w:rsidRPr="001B77E9">
                    <w:t>DC_42A_n77A3,4,9,11</w:t>
                  </w:r>
                </w:p>
                <w:p w14:paraId="2008D861" w14:textId="77777777" w:rsidR="001B77E9" w:rsidRPr="001B77E9" w:rsidRDefault="001B77E9" w:rsidP="001B77E9">
                  <w:r w:rsidRPr="001B77E9">
                    <w:t>DC_42A_n77C3,4,9,11</w:t>
                  </w:r>
                </w:p>
                <w:p w14:paraId="0E61B34B" w14:textId="77777777" w:rsidR="001B77E9" w:rsidRPr="001B77E9" w:rsidRDefault="001B77E9" w:rsidP="001B77E9">
                  <w:r w:rsidRPr="001B77E9">
                    <w:t>DC_42C_n77A3,4,9,11</w:t>
                  </w:r>
                </w:p>
                <w:p w14:paraId="5528049C" w14:textId="77777777" w:rsidR="001B77E9" w:rsidRPr="001B77E9" w:rsidRDefault="001B77E9" w:rsidP="001B77E9">
                  <w:r w:rsidRPr="001B77E9">
                    <w:t>DC_42C_n77C3,4,9,11</w:t>
                  </w:r>
                </w:p>
                <w:p w14:paraId="7B45AFA2" w14:textId="77777777" w:rsidR="001B77E9" w:rsidRPr="001B77E9" w:rsidRDefault="001B77E9" w:rsidP="001B77E9">
                  <w:r w:rsidRPr="001B77E9">
                    <w:t>DC_42D_n77A3,4,9,11</w:t>
                  </w:r>
                </w:p>
                <w:p w14:paraId="3B6FC753" w14:textId="77777777" w:rsidR="001B77E9" w:rsidRPr="001B77E9" w:rsidRDefault="001B77E9" w:rsidP="001B77E9">
                  <w:r w:rsidRPr="001B77E9">
                    <w:t>DC_42D_n77C</w:t>
                  </w:r>
                </w:p>
                <w:p w14:paraId="4A3E7D2A" w14:textId="77777777" w:rsidR="001B77E9" w:rsidRPr="001B77E9" w:rsidRDefault="001B77E9" w:rsidP="001B77E9">
                  <w:r w:rsidRPr="001B77E9">
                    <w:t>DC_42E_n77A3,4,9,11</w:t>
                  </w:r>
                </w:p>
                <w:p w14:paraId="5A548F12" w14:textId="77777777" w:rsidR="001B77E9" w:rsidRPr="001B77E9" w:rsidRDefault="001B77E9" w:rsidP="001B77E9">
                  <w:r w:rsidRPr="001B77E9">
                    <w:t>DC_42E_n77C</w:t>
                  </w:r>
                </w:p>
              </w:tc>
              <w:tc>
                <w:tcPr>
                  <w:tcW w:w="2280" w:type="dxa"/>
                  <w:vAlign w:val="center"/>
                </w:tcPr>
                <w:p w14:paraId="79018512" w14:textId="77777777" w:rsidR="001B77E9" w:rsidRPr="001B77E9" w:rsidRDefault="001B77E9" w:rsidP="001B77E9">
                  <w:r w:rsidRPr="001B77E9">
                    <w:t>N/A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A5AF415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50526B5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2590FA5" w14:textId="77777777" w:rsidR="001B77E9" w:rsidRPr="001B77E9" w:rsidRDefault="001B77E9" w:rsidP="001B77E9">
                  <w:r w:rsidRPr="001B77E9">
                    <w:t>DC_42A_n77(2A)3,4,9,11</w:t>
                  </w:r>
                </w:p>
                <w:p w14:paraId="0DBA17B8" w14:textId="77777777" w:rsidR="001B77E9" w:rsidRPr="001B77E9" w:rsidRDefault="001B77E9" w:rsidP="001B77E9">
                  <w:r w:rsidRPr="001B77E9">
                    <w:t>DC_42C_n77(2A)3,4,9,11</w:t>
                  </w:r>
                </w:p>
              </w:tc>
              <w:tc>
                <w:tcPr>
                  <w:tcW w:w="2280" w:type="dxa"/>
                  <w:vAlign w:val="center"/>
                </w:tcPr>
                <w:p w14:paraId="372C9B1A" w14:textId="77777777" w:rsidR="001B77E9" w:rsidRPr="001B77E9" w:rsidRDefault="001B77E9" w:rsidP="001B77E9">
                  <w:r w:rsidRPr="001B77E9">
                    <w:t>N/A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5470332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2C0ABDE0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4EC7160" w14:textId="77777777" w:rsidR="001B77E9" w:rsidRPr="001B77E9" w:rsidRDefault="001B77E9" w:rsidP="001B77E9">
                  <w:r w:rsidRPr="001B77E9">
                    <w:t>DC_42A_n78A3,4,9,11</w:t>
                  </w:r>
                </w:p>
                <w:p w14:paraId="7DC62D03" w14:textId="77777777" w:rsidR="001B77E9" w:rsidRPr="001B77E9" w:rsidRDefault="001B77E9" w:rsidP="001B77E9">
                  <w:r w:rsidRPr="001B77E9">
                    <w:t>DC_42A_n78C3,4,9,11</w:t>
                  </w:r>
                </w:p>
                <w:p w14:paraId="36B9D4AF" w14:textId="77777777" w:rsidR="001B77E9" w:rsidRPr="001B77E9" w:rsidRDefault="001B77E9" w:rsidP="001B77E9">
                  <w:r w:rsidRPr="001B77E9">
                    <w:t>DC_42C_n78A3,4,9,11</w:t>
                  </w:r>
                </w:p>
                <w:p w14:paraId="12211C83" w14:textId="77777777" w:rsidR="001B77E9" w:rsidRPr="001B77E9" w:rsidRDefault="001B77E9" w:rsidP="001B77E9">
                  <w:r w:rsidRPr="001B77E9">
                    <w:lastRenderedPageBreak/>
                    <w:t>DC_42C_n78C3,4,9,11</w:t>
                  </w:r>
                </w:p>
                <w:p w14:paraId="1B4F8663" w14:textId="77777777" w:rsidR="001B77E9" w:rsidRPr="001B77E9" w:rsidRDefault="001B77E9" w:rsidP="001B77E9">
                  <w:r w:rsidRPr="001B77E9">
                    <w:t>DC_42D_n78A3,4,9,11</w:t>
                  </w:r>
                </w:p>
                <w:p w14:paraId="54E351AA" w14:textId="77777777" w:rsidR="001B77E9" w:rsidRPr="001B77E9" w:rsidRDefault="001B77E9" w:rsidP="001B77E9">
                  <w:r w:rsidRPr="001B77E9">
                    <w:t>DC_42D_n78C</w:t>
                  </w:r>
                </w:p>
                <w:p w14:paraId="2FC0CE76" w14:textId="77777777" w:rsidR="001B77E9" w:rsidRPr="001B77E9" w:rsidRDefault="001B77E9" w:rsidP="001B77E9">
                  <w:r w:rsidRPr="001B77E9">
                    <w:t>DC_42E_n78A3,4,9,11</w:t>
                  </w:r>
                </w:p>
                <w:p w14:paraId="12BD4755" w14:textId="77777777" w:rsidR="001B77E9" w:rsidRPr="001B77E9" w:rsidRDefault="001B77E9" w:rsidP="001B77E9">
                  <w:r w:rsidRPr="001B77E9">
                    <w:t>DC_42E_n78C</w:t>
                  </w:r>
                </w:p>
              </w:tc>
              <w:tc>
                <w:tcPr>
                  <w:tcW w:w="2280" w:type="dxa"/>
                  <w:vAlign w:val="center"/>
                </w:tcPr>
                <w:p w14:paraId="02663FC8" w14:textId="77777777" w:rsidR="001B77E9" w:rsidRPr="001B77E9" w:rsidRDefault="001B77E9" w:rsidP="001B77E9">
                  <w:r w:rsidRPr="001B77E9">
                    <w:lastRenderedPageBreak/>
                    <w:t>N/A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7A97C1A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7FD530F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3230F58" w14:textId="77777777" w:rsidR="001B77E9" w:rsidRPr="001B77E9" w:rsidRDefault="001B77E9" w:rsidP="001B77E9">
                  <w:r w:rsidRPr="001B77E9">
                    <w:t>DC_42A_n79A9</w:t>
                  </w:r>
                </w:p>
                <w:p w14:paraId="63107C0F" w14:textId="77777777" w:rsidR="001B77E9" w:rsidRPr="001B77E9" w:rsidRDefault="001B77E9" w:rsidP="001B77E9">
                  <w:r w:rsidRPr="001B77E9">
                    <w:t>DC_42A_n79C9</w:t>
                  </w:r>
                </w:p>
                <w:p w14:paraId="0A74242B" w14:textId="77777777" w:rsidR="001B77E9" w:rsidRPr="001B77E9" w:rsidRDefault="001B77E9" w:rsidP="001B77E9">
                  <w:r w:rsidRPr="001B77E9">
                    <w:t>DC_42C_n79A9</w:t>
                  </w:r>
                </w:p>
                <w:p w14:paraId="249C3B7F" w14:textId="77777777" w:rsidR="001B77E9" w:rsidRPr="001B77E9" w:rsidRDefault="001B77E9" w:rsidP="001B77E9">
                  <w:r w:rsidRPr="001B77E9">
                    <w:t>DC_42C_n79C9</w:t>
                  </w:r>
                </w:p>
                <w:p w14:paraId="18A3419E" w14:textId="77777777" w:rsidR="001B77E9" w:rsidRPr="001B77E9" w:rsidRDefault="001B77E9" w:rsidP="001B77E9">
                  <w:r w:rsidRPr="001B77E9">
                    <w:t>DC_42D_n79A9</w:t>
                  </w:r>
                </w:p>
                <w:p w14:paraId="4A191301" w14:textId="77777777" w:rsidR="001B77E9" w:rsidRPr="001B77E9" w:rsidRDefault="001B77E9" w:rsidP="001B77E9">
                  <w:r w:rsidRPr="001B77E9">
                    <w:t>DC_42D_n79C</w:t>
                  </w:r>
                </w:p>
                <w:p w14:paraId="3EFAE794" w14:textId="77777777" w:rsidR="001B77E9" w:rsidRPr="001B77E9" w:rsidRDefault="001B77E9" w:rsidP="001B77E9">
                  <w:r w:rsidRPr="001B77E9">
                    <w:t>DC_42E_n79A9</w:t>
                  </w:r>
                </w:p>
                <w:p w14:paraId="3A92E6EB" w14:textId="77777777" w:rsidR="001B77E9" w:rsidRPr="001B77E9" w:rsidRDefault="001B77E9" w:rsidP="001B77E9">
                  <w:r w:rsidRPr="001B77E9">
                    <w:t>DC_42E_n79C</w:t>
                  </w:r>
                </w:p>
              </w:tc>
              <w:tc>
                <w:tcPr>
                  <w:tcW w:w="2280" w:type="dxa"/>
                  <w:vAlign w:val="center"/>
                </w:tcPr>
                <w:p w14:paraId="30B18A28" w14:textId="77777777" w:rsidR="001B77E9" w:rsidRPr="001B77E9" w:rsidRDefault="001B77E9" w:rsidP="001B77E9">
                  <w:r w:rsidRPr="001B77E9">
                    <w:t>N/</w:t>
                  </w:r>
                  <w:r w:rsidRPr="001B77E9" w:rsidDel="00EA7EC3">
                    <w:t>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60DF0A2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1D55F35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0C57EAE" w14:textId="77777777" w:rsidR="001B77E9" w:rsidRPr="001B77E9" w:rsidRDefault="001B77E9" w:rsidP="001B77E9">
                  <w:r w:rsidRPr="001B77E9">
                    <w:t>DC_46A_n78A2</w:t>
                  </w:r>
                </w:p>
                <w:p w14:paraId="23999D2C" w14:textId="77777777" w:rsidR="001B77E9" w:rsidRPr="001B77E9" w:rsidRDefault="001B77E9" w:rsidP="001B77E9">
                  <w:r w:rsidRPr="001B77E9">
                    <w:t>DC_46C_n78A2</w:t>
                  </w:r>
                </w:p>
                <w:p w14:paraId="572F7128" w14:textId="77777777" w:rsidR="001B77E9" w:rsidRPr="001B77E9" w:rsidRDefault="001B77E9" w:rsidP="001B77E9">
                  <w:r w:rsidRPr="001B77E9">
                    <w:t>DC_46D_n78A2</w:t>
                  </w:r>
                </w:p>
                <w:p w14:paraId="5214F302" w14:textId="77777777" w:rsidR="001B77E9" w:rsidRPr="001B77E9" w:rsidRDefault="001B77E9" w:rsidP="001B77E9">
                  <w:r w:rsidRPr="001B77E9">
                    <w:t>DC_46E_n78A2</w:t>
                  </w:r>
                </w:p>
              </w:tc>
              <w:tc>
                <w:tcPr>
                  <w:tcW w:w="2280" w:type="dxa"/>
                  <w:vAlign w:val="center"/>
                </w:tcPr>
                <w:p w14:paraId="08BB67A6" w14:textId="77777777" w:rsidR="001B77E9" w:rsidRPr="001B77E9" w:rsidRDefault="001B77E9" w:rsidP="001B77E9">
                  <w:r w:rsidRPr="001B77E9">
                    <w:t>N/A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8840F91" w14:textId="77777777" w:rsidR="001B77E9" w:rsidRPr="001B77E9" w:rsidRDefault="001B77E9" w:rsidP="001B77E9">
                  <w:r w:rsidRPr="001B77E9">
                    <w:t>N/A</w:t>
                  </w:r>
                </w:p>
              </w:tc>
            </w:tr>
            <w:tr w:rsidR="001B77E9" w:rsidRPr="001B77E9" w14:paraId="4C143F3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565E76B" w14:textId="77777777" w:rsidR="001B77E9" w:rsidRPr="001B77E9" w:rsidRDefault="001B77E9" w:rsidP="001B77E9">
                  <w:r w:rsidRPr="001B77E9">
                    <w:t>DC_48A_n5A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16BA2ED" w14:textId="77777777" w:rsidR="001B77E9" w:rsidRPr="001B77E9" w:rsidRDefault="001B77E9" w:rsidP="001B77E9">
                  <w:r w:rsidRPr="001B77E9">
                    <w:t>DC_48A_n5A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9563AA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6C366D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FC98C60" w14:textId="77777777" w:rsidR="001B77E9" w:rsidRPr="001B77E9" w:rsidRDefault="001B77E9" w:rsidP="001B77E9">
                  <w:r w:rsidRPr="001B77E9">
                    <w:t>DC_48A_n12A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21B1A97" w14:textId="77777777" w:rsidR="001B77E9" w:rsidRPr="001B77E9" w:rsidRDefault="001B77E9" w:rsidP="001B77E9">
                  <w:r w:rsidRPr="001B77E9">
                    <w:t>DC_48A_n12A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4D7D2E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2ED4FD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14C843E" w14:textId="77777777" w:rsidR="001B77E9" w:rsidRPr="001B77E9" w:rsidRDefault="001B77E9" w:rsidP="001B77E9">
                  <w:r w:rsidRPr="001B77E9">
                    <w:t>DC_48A_n66A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F7A2567" w14:textId="77777777" w:rsidR="001B77E9" w:rsidRPr="001B77E9" w:rsidRDefault="001B77E9" w:rsidP="001B77E9">
                  <w:r w:rsidRPr="001B77E9">
                    <w:t>DC_48A_n66A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BF9A2F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FB87D2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51DE0C6" w14:textId="77777777" w:rsidR="001B77E9" w:rsidRPr="001B77E9" w:rsidRDefault="001B77E9" w:rsidP="001B77E9">
                  <w:r w:rsidRPr="001B77E9">
                    <w:t>DC_48A_n71A</w:t>
                  </w:r>
                </w:p>
                <w:p w14:paraId="7644DFB2" w14:textId="77777777" w:rsidR="001B77E9" w:rsidRPr="001B77E9" w:rsidRDefault="001B77E9" w:rsidP="001B77E9">
                  <w:r w:rsidRPr="001B77E9">
                    <w:t>DC_48B_n71A</w:t>
                  </w:r>
                </w:p>
                <w:p w14:paraId="4B46B2B7" w14:textId="77777777" w:rsidR="001B77E9" w:rsidRPr="001B77E9" w:rsidRDefault="001B77E9" w:rsidP="001B77E9">
                  <w:r w:rsidRPr="001B77E9">
                    <w:t>DC_48C_n71A</w:t>
                  </w:r>
                </w:p>
                <w:p w14:paraId="7242E47A" w14:textId="77777777" w:rsidR="001B77E9" w:rsidRPr="001B77E9" w:rsidRDefault="001B77E9" w:rsidP="001B77E9">
                  <w:r w:rsidRPr="001B77E9">
                    <w:t>DC_48D_n71A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B441FE6" w14:textId="77777777" w:rsidR="001B77E9" w:rsidRPr="001B77E9" w:rsidRDefault="001B77E9" w:rsidP="001B77E9">
                  <w:r w:rsidRPr="001B77E9">
                    <w:t>DC_48A_n71A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F886C8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615441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3A69358" w14:textId="77777777" w:rsidR="001B77E9" w:rsidRPr="001B77E9" w:rsidRDefault="001B77E9" w:rsidP="001B77E9">
                  <w:r w:rsidRPr="001B77E9">
                    <w:t>DC_48A-48A_n71A</w:t>
                  </w:r>
                </w:p>
                <w:p w14:paraId="486F5DB3" w14:textId="77777777" w:rsidR="001B77E9" w:rsidRPr="001B77E9" w:rsidRDefault="001B77E9" w:rsidP="001B77E9">
                  <w:r w:rsidRPr="001B77E9">
                    <w:t>DC_48A-48A-48A_n71A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36A87D9" w14:textId="77777777" w:rsidR="001B77E9" w:rsidRPr="001B77E9" w:rsidRDefault="001B77E9" w:rsidP="001B77E9">
                  <w:r w:rsidRPr="001B77E9">
                    <w:t>DC_48A_n71A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8EA7848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608BEBD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8E1E957" w14:textId="77777777" w:rsidR="001B77E9" w:rsidRPr="001B77E9" w:rsidRDefault="001B77E9" w:rsidP="001B77E9">
                  <w:r w:rsidRPr="001B77E9">
                    <w:t>DC_66A_n2A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DC19748" w14:textId="77777777" w:rsidR="001B77E9" w:rsidRPr="001B77E9" w:rsidRDefault="001B77E9" w:rsidP="001B77E9">
                  <w:r w:rsidRPr="001B77E9">
                    <w:t>DC_66A_n2A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6D5757B" w14:textId="77777777" w:rsidR="001B77E9" w:rsidRPr="001B77E9" w:rsidRDefault="001B77E9" w:rsidP="001B77E9">
                  <w:r w:rsidRPr="001B77E9">
                    <w:t>DC_66_n2</w:t>
                  </w:r>
                </w:p>
              </w:tc>
            </w:tr>
            <w:tr w:rsidR="001B77E9" w:rsidRPr="001B77E9" w14:paraId="5FDC99F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889FDFA" w14:textId="77777777" w:rsidR="001B77E9" w:rsidRPr="001B77E9" w:rsidRDefault="001B77E9" w:rsidP="001B77E9">
                  <w:r w:rsidRPr="001B77E9">
                    <w:t>DC_66A-66A_n2A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0E124D5" w14:textId="77777777" w:rsidR="001B77E9" w:rsidRPr="001B77E9" w:rsidRDefault="001B77E9" w:rsidP="001B77E9">
                  <w:r w:rsidRPr="001B77E9">
                    <w:t>DC_66A_n2A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84EBE05" w14:textId="77777777" w:rsidR="001B77E9" w:rsidRPr="001B77E9" w:rsidRDefault="001B77E9" w:rsidP="001B77E9">
                  <w:r w:rsidRPr="001B77E9">
                    <w:t>DC_66_n2</w:t>
                  </w:r>
                </w:p>
              </w:tc>
            </w:tr>
            <w:tr w:rsidR="001B77E9" w:rsidRPr="001B77E9" w14:paraId="57541099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D0B56FF" w14:textId="77777777" w:rsidR="001B77E9" w:rsidRPr="001B77E9" w:rsidRDefault="001B77E9" w:rsidP="001B77E9">
                  <w:r w:rsidRPr="001B77E9">
                    <w:t>DC_66A_n5A</w:t>
                  </w:r>
                </w:p>
                <w:p w14:paraId="27154C4E" w14:textId="77777777" w:rsidR="001B77E9" w:rsidRPr="001B77E9" w:rsidRDefault="001B77E9" w:rsidP="001B77E9">
                  <w:r w:rsidRPr="001B77E9">
                    <w:t>DC_66B_n5A</w:t>
                  </w:r>
                </w:p>
                <w:p w14:paraId="771D13BD" w14:textId="77777777" w:rsidR="001B77E9" w:rsidRPr="001B77E9" w:rsidRDefault="001B77E9" w:rsidP="001B77E9">
                  <w:r w:rsidRPr="001B77E9">
                    <w:t>DC_66C_n5A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318B3DD6" w14:textId="77777777" w:rsidR="001B77E9" w:rsidRPr="001B77E9" w:rsidRDefault="001B77E9" w:rsidP="001B77E9">
                  <w:r w:rsidRPr="001B77E9">
                    <w:t>DC_66A_n5A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5CFFE1A" w14:textId="77777777" w:rsidR="001B77E9" w:rsidRPr="001B77E9" w:rsidRDefault="001B77E9" w:rsidP="001B77E9">
                  <w:r w:rsidRPr="001B77E9">
                    <w:t>DC_66_n5</w:t>
                  </w:r>
                </w:p>
              </w:tc>
            </w:tr>
            <w:tr w:rsidR="001B77E9" w:rsidRPr="001B77E9" w14:paraId="3EF5EC7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F0D9FAA" w14:textId="77777777" w:rsidR="001B77E9" w:rsidRPr="001B77E9" w:rsidRDefault="001B77E9" w:rsidP="001B77E9">
                  <w:r w:rsidRPr="001B77E9">
                    <w:t>DC_66A-66A_n5A</w:t>
                  </w:r>
                </w:p>
                <w:p w14:paraId="58B30DAE" w14:textId="77777777" w:rsidR="001B77E9" w:rsidRPr="001B77E9" w:rsidRDefault="001B77E9" w:rsidP="001B77E9">
                  <w:r w:rsidRPr="001B77E9">
                    <w:t>DC_66A-66A-66A_n5A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820ACA4" w14:textId="77777777" w:rsidR="001B77E9" w:rsidRPr="001B77E9" w:rsidRDefault="001B77E9" w:rsidP="001B77E9">
                  <w:r w:rsidRPr="001B77E9">
                    <w:t>DC_66A_n5A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88C0703" w14:textId="77777777" w:rsidR="001B77E9" w:rsidRPr="001B77E9" w:rsidRDefault="001B77E9" w:rsidP="001B77E9">
                  <w:r w:rsidRPr="001B77E9">
                    <w:t>DC_66_n5</w:t>
                  </w:r>
                </w:p>
              </w:tc>
            </w:tr>
            <w:tr w:rsidR="001B77E9" w:rsidRPr="001B77E9" w14:paraId="5425423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B7D33B2" w14:textId="77777777" w:rsidR="001B77E9" w:rsidRPr="001B77E9" w:rsidRDefault="001B77E9" w:rsidP="001B77E9">
                  <w:r w:rsidRPr="001B77E9">
                    <w:t>DC_66A_n7A</w:t>
                  </w:r>
                </w:p>
                <w:p w14:paraId="0D3522C9" w14:textId="77777777" w:rsidR="001B77E9" w:rsidRPr="001B77E9" w:rsidRDefault="001B77E9" w:rsidP="001B77E9">
                  <w:r w:rsidRPr="001B77E9">
                    <w:lastRenderedPageBreak/>
                    <w:t>DC_66A-66A_n7A</w:t>
                  </w:r>
                </w:p>
                <w:p w14:paraId="4A843AE2" w14:textId="77777777" w:rsidR="001B77E9" w:rsidRPr="001B77E9" w:rsidRDefault="001B77E9" w:rsidP="001B77E9">
                  <w:r w:rsidRPr="001B77E9">
                    <w:t>DC_66A_n7(2A)</w:t>
                  </w:r>
                </w:p>
                <w:p w14:paraId="4DD3BCFA" w14:textId="77777777" w:rsidR="001B77E9" w:rsidRPr="001B77E9" w:rsidRDefault="001B77E9" w:rsidP="001B77E9">
                  <w:r w:rsidRPr="001B77E9">
                    <w:t>DC_66A-66A_n7(2A)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4F05AA98" w14:textId="77777777" w:rsidR="001B77E9" w:rsidRPr="001B77E9" w:rsidRDefault="001B77E9" w:rsidP="001B77E9">
                  <w:r w:rsidRPr="001B77E9">
                    <w:lastRenderedPageBreak/>
                    <w:t>DC_66A_n7A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76E7903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F89417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46A989E" w14:textId="77777777" w:rsidR="001B77E9" w:rsidRPr="001B77E9" w:rsidRDefault="001B77E9" w:rsidP="001B77E9">
                  <w:r w:rsidRPr="001B77E9">
                    <w:t>DC_66A_n12A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86DAE4D" w14:textId="77777777" w:rsidR="001B77E9" w:rsidRPr="001B77E9" w:rsidRDefault="001B77E9" w:rsidP="001B77E9">
                  <w:r w:rsidRPr="001B77E9">
                    <w:t>DC_66A_n12A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2C4B61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4DB560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FA1D1F6" w14:textId="77777777" w:rsidR="001B77E9" w:rsidRPr="001B77E9" w:rsidRDefault="001B77E9" w:rsidP="001B77E9">
                  <w:r w:rsidRPr="001B77E9">
                    <w:t>DC_66A_n25A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7E00D941" w14:textId="77777777" w:rsidR="001B77E9" w:rsidRPr="001B77E9" w:rsidRDefault="001B77E9" w:rsidP="001B77E9">
                  <w:r w:rsidRPr="001B77E9">
                    <w:t>DC_66A_n25A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19B7B71" w14:textId="77777777" w:rsidR="001B77E9" w:rsidRPr="001B77E9" w:rsidRDefault="001B77E9" w:rsidP="001B77E9">
                  <w:r w:rsidRPr="001B77E9">
                    <w:t>DC_66_n25</w:t>
                  </w:r>
                </w:p>
              </w:tc>
            </w:tr>
            <w:tr w:rsidR="001B77E9" w:rsidRPr="001B77E9" w14:paraId="2756F25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D7FF1F5" w14:textId="77777777" w:rsidR="001B77E9" w:rsidRPr="001B77E9" w:rsidRDefault="001B77E9" w:rsidP="001B77E9">
                  <w:r w:rsidRPr="001B77E9">
                    <w:t>DC_66A_n38A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07217C7" w14:textId="77777777" w:rsidR="001B77E9" w:rsidRPr="001B77E9" w:rsidRDefault="001B77E9" w:rsidP="001B77E9">
                  <w:r w:rsidRPr="001B77E9">
                    <w:t>DC_66A_n38A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406E39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EDEA5D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D9B3065" w14:textId="77777777" w:rsidR="001B77E9" w:rsidRPr="001B77E9" w:rsidRDefault="001B77E9" w:rsidP="001B77E9">
                  <w:r w:rsidRPr="001B77E9">
                    <w:t>DC_66A-66A_n38A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59C6F27" w14:textId="77777777" w:rsidR="001B77E9" w:rsidRPr="001B77E9" w:rsidRDefault="001B77E9" w:rsidP="001B77E9">
                  <w:r w:rsidRPr="001B77E9">
                    <w:t>DC_66A_n38A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D610A8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50F76486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E8C915A" w14:textId="77777777" w:rsidR="001B77E9" w:rsidRPr="001B77E9" w:rsidRDefault="001B77E9" w:rsidP="001B77E9">
                  <w:r w:rsidRPr="001B77E9">
                    <w:t>DC_66A_n41A</w:t>
                  </w:r>
                </w:p>
                <w:p w14:paraId="71B113A4" w14:textId="77777777" w:rsidR="001B77E9" w:rsidRPr="001B77E9" w:rsidRDefault="001B77E9" w:rsidP="001B77E9">
                  <w:r w:rsidRPr="001B77E9">
                    <w:t>DC_66A_n41C</w:t>
                  </w:r>
                </w:p>
              </w:tc>
              <w:tc>
                <w:tcPr>
                  <w:tcW w:w="2280" w:type="dxa"/>
                  <w:vAlign w:val="center"/>
                </w:tcPr>
                <w:p w14:paraId="314B74CA" w14:textId="77777777" w:rsidR="001B77E9" w:rsidRPr="001B77E9" w:rsidRDefault="001B77E9" w:rsidP="001B77E9">
                  <w:r w:rsidRPr="001B77E9">
                    <w:t>DC_66A_n41A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6CC26C0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4BC6BC54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3DD83B2D" w14:textId="77777777" w:rsidR="001B77E9" w:rsidRPr="001B77E9" w:rsidRDefault="001B77E9" w:rsidP="001B77E9">
                  <w:r w:rsidRPr="001B77E9">
                    <w:t>DC_66A_n41(2A)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2B6306AA" w14:textId="77777777" w:rsidR="001B77E9" w:rsidRPr="001B77E9" w:rsidRDefault="001B77E9" w:rsidP="001B77E9">
                  <w:r w:rsidRPr="001B77E9">
                    <w:t>DC_66A_n41A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1036F05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2D9D9E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233AE1F" w14:textId="77777777" w:rsidR="001B77E9" w:rsidRPr="001B77E9" w:rsidRDefault="001B77E9" w:rsidP="001B77E9">
                  <w:r w:rsidRPr="001B77E9">
                    <w:t>DC_66A_n48A</w:t>
                  </w:r>
                </w:p>
                <w:p w14:paraId="33AB994E" w14:textId="77777777" w:rsidR="001B77E9" w:rsidRPr="001B77E9" w:rsidRDefault="001B77E9" w:rsidP="001B77E9">
                  <w:r w:rsidRPr="001B77E9">
                    <w:t>DC_66A_n48B</w:t>
                  </w:r>
                </w:p>
              </w:tc>
              <w:tc>
                <w:tcPr>
                  <w:tcW w:w="2280" w:type="dxa"/>
                  <w:vAlign w:val="center"/>
                </w:tcPr>
                <w:p w14:paraId="59250819" w14:textId="77777777" w:rsidR="001B77E9" w:rsidRPr="001B77E9" w:rsidRDefault="001B77E9" w:rsidP="001B77E9">
                  <w:r w:rsidRPr="001B77E9">
                    <w:t>DC_66A_n48A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7CB47AD9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1DF6A2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A88811A" w14:textId="77777777" w:rsidR="001B77E9" w:rsidRPr="001B77E9" w:rsidRDefault="001B77E9" w:rsidP="001B77E9">
                  <w:r w:rsidRPr="001B77E9">
                    <w:t>DC_66A-66A_n48A</w:t>
                  </w:r>
                </w:p>
                <w:p w14:paraId="11CD9FA9" w14:textId="77777777" w:rsidR="001B77E9" w:rsidRPr="001B77E9" w:rsidRDefault="001B77E9" w:rsidP="001B77E9">
                  <w:r w:rsidRPr="001B77E9">
                    <w:t>DC_66A-66A_n48B</w:t>
                  </w:r>
                </w:p>
              </w:tc>
              <w:tc>
                <w:tcPr>
                  <w:tcW w:w="2280" w:type="dxa"/>
                  <w:vAlign w:val="center"/>
                </w:tcPr>
                <w:p w14:paraId="1872C860" w14:textId="77777777" w:rsidR="001B77E9" w:rsidRPr="001B77E9" w:rsidRDefault="001B77E9" w:rsidP="001B77E9">
                  <w:r w:rsidRPr="001B77E9">
                    <w:t>DC_66A_n48A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67DC44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0D7CD9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2F820E7" w14:textId="77777777" w:rsidR="001B77E9" w:rsidRPr="001B77E9" w:rsidRDefault="001B77E9" w:rsidP="001B77E9">
                  <w:r w:rsidRPr="001B77E9">
                    <w:t>DC_66A_n71A</w:t>
                  </w:r>
                </w:p>
                <w:p w14:paraId="54130360" w14:textId="77777777" w:rsidR="001B77E9" w:rsidRPr="001B77E9" w:rsidRDefault="001B77E9" w:rsidP="001B77E9">
                  <w:r w:rsidRPr="001B77E9">
                    <w:t>DC_66C_n71A</w:t>
                  </w:r>
                </w:p>
                <w:p w14:paraId="78756252" w14:textId="77777777" w:rsidR="001B77E9" w:rsidRPr="001B77E9" w:rsidRDefault="001B77E9" w:rsidP="001B77E9">
                  <w:r w:rsidRPr="001B77E9">
                    <w:t>DC_66A_n71B</w:t>
                  </w:r>
                </w:p>
              </w:tc>
              <w:tc>
                <w:tcPr>
                  <w:tcW w:w="2280" w:type="dxa"/>
                  <w:vAlign w:val="center"/>
                </w:tcPr>
                <w:p w14:paraId="4A49EBEF" w14:textId="77777777" w:rsidR="001B77E9" w:rsidRPr="001B77E9" w:rsidRDefault="001B77E9" w:rsidP="001B77E9">
                  <w:r w:rsidRPr="001B77E9">
                    <w:t>DC_66A_n71A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10ED0B51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7E82E937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</w:tcPr>
                <w:p w14:paraId="21F6BEF2" w14:textId="77777777" w:rsidR="001B77E9" w:rsidRPr="001B77E9" w:rsidDel="009E21DE" w:rsidRDefault="001B77E9" w:rsidP="001B77E9">
                  <w:r w:rsidRPr="001B77E9">
                    <w:t>DC_66A-66A_n71A</w:t>
                  </w:r>
                </w:p>
              </w:tc>
              <w:tc>
                <w:tcPr>
                  <w:tcW w:w="2280" w:type="dxa"/>
                </w:tcPr>
                <w:p w14:paraId="12082076" w14:textId="77777777" w:rsidR="001B77E9" w:rsidRPr="001B77E9" w:rsidDel="009E21DE" w:rsidRDefault="001B77E9" w:rsidP="001B77E9">
                  <w:r w:rsidRPr="001B77E9">
                    <w:t>DC_66A-66A_n71A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</w:tcPr>
                <w:p w14:paraId="5CD1FA79" w14:textId="77777777" w:rsidR="001B77E9" w:rsidRPr="001B77E9" w:rsidDel="009E21DE" w:rsidRDefault="001B77E9" w:rsidP="001B77E9">
                  <w:r w:rsidRPr="001B77E9">
                    <w:t>DC_66A-66A_n71A</w:t>
                  </w:r>
                </w:p>
              </w:tc>
            </w:tr>
            <w:tr w:rsidR="001B77E9" w:rsidRPr="001B77E9" w14:paraId="43622F3E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7F39ED72" w14:textId="77777777" w:rsidR="001B77E9" w:rsidRPr="001B77E9" w:rsidRDefault="001B77E9" w:rsidP="001B77E9">
                  <w:r w:rsidRPr="001B77E9">
                    <w:t>DC_66A_n78A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C572207" w14:textId="77777777" w:rsidR="001B77E9" w:rsidRPr="001B77E9" w:rsidRDefault="001B77E9" w:rsidP="001B77E9">
                  <w:r w:rsidRPr="001B77E9">
                    <w:t>DC_66A_n78A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5C14AD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3FB5F601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28BB3C62" w14:textId="77777777" w:rsidR="001B77E9" w:rsidRPr="001B77E9" w:rsidRDefault="001B77E9" w:rsidP="001B77E9">
                  <w:r w:rsidRPr="001B77E9">
                    <w:t>DC_66A_n78(2A)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320853CB" w14:textId="77777777" w:rsidR="001B77E9" w:rsidRPr="001B77E9" w:rsidRDefault="001B77E9" w:rsidP="001B77E9">
                  <w:r w:rsidRPr="001B77E9">
                    <w:t>DC_66A_n78A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04836492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FFBACE2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2AB4A59" w14:textId="77777777" w:rsidR="001B77E9" w:rsidRPr="001B77E9" w:rsidRDefault="001B77E9" w:rsidP="001B77E9">
                  <w:r w:rsidRPr="001B77E9">
                    <w:t>DC_66A-66A_n78A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405004D6" w14:textId="77777777" w:rsidR="001B77E9" w:rsidRPr="001B77E9" w:rsidRDefault="001B77E9" w:rsidP="001B77E9">
                  <w:r w:rsidRPr="001B77E9">
                    <w:t>DC_66A_n78A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58D64AAD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ED6F30C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6524325D" w14:textId="77777777" w:rsidR="001B77E9" w:rsidRPr="001B77E9" w:rsidRDefault="001B77E9" w:rsidP="001B77E9">
                  <w:r w:rsidRPr="001B77E9">
                    <w:t>DC_66A-66A_n78(2A)</w:t>
                  </w:r>
                </w:p>
              </w:tc>
              <w:tc>
                <w:tcPr>
                  <w:tcW w:w="2280" w:type="dxa"/>
                  <w:vAlign w:val="center"/>
                </w:tcPr>
                <w:p w14:paraId="38AD18F0" w14:textId="77777777" w:rsidR="001B77E9" w:rsidRPr="001B77E9" w:rsidRDefault="001B77E9" w:rsidP="001B77E9">
                  <w:r w:rsidRPr="001B77E9">
                    <w:t>DC_66A_n78A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3A29264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7B37393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73702B4" w14:textId="77777777" w:rsidR="001B77E9" w:rsidRPr="001B77E9" w:rsidRDefault="001B77E9" w:rsidP="001B77E9">
                  <w:r w:rsidRPr="001B77E9">
                    <w:t>DC_71A_n5A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46F8A3C" w14:textId="77777777" w:rsidR="001B77E9" w:rsidRPr="001B77E9" w:rsidRDefault="001B77E9" w:rsidP="001B77E9">
                  <w:r w:rsidRPr="001B77E9">
                    <w:t>DC_71A_n5A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6616E747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05E0BCD5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5A658DA4" w14:textId="77777777" w:rsidR="001B77E9" w:rsidRPr="001B77E9" w:rsidRDefault="001B77E9" w:rsidP="001B77E9">
                  <w:r w:rsidRPr="001B77E9">
                    <w:t>DC_71A_n38A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04F7B21C" w14:textId="77777777" w:rsidR="001B77E9" w:rsidRPr="001B77E9" w:rsidRDefault="001B77E9" w:rsidP="001B77E9">
                  <w:r w:rsidRPr="001B77E9">
                    <w:t>DC_71A_n38A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2D78945F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197550CB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19B8F353" w14:textId="77777777" w:rsidR="001B77E9" w:rsidRPr="001B77E9" w:rsidRDefault="001B77E9" w:rsidP="001B77E9">
                  <w:r w:rsidRPr="001B77E9">
                    <w:t>DC_71A_n48A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675B769D" w14:textId="77777777" w:rsidR="001B77E9" w:rsidRPr="001B77E9" w:rsidRDefault="001B77E9" w:rsidP="001B77E9">
                  <w:r w:rsidRPr="001B77E9">
                    <w:t>DC_71A_n48A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AE25F78" w14:textId="77777777" w:rsidR="001B77E9" w:rsidRPr="001B77E9" w:rsidRDefault="001B77E9" w:rsidP="001B77E9"/>
              </w:tc>
            </w:tr>
            <w:tr w:rsidR="001B77E9" w:rsidRPr="001B77E9" w14:paraId="29005AAF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44A93930" w14:textId="77777777" w:rsidR="001B77E9" w:rsidRPr="001B77E9" w:rsidRDefault="001B77E9" w:rsidP="001B77E9">
                  <w:r w:rsidRPr="001B77E9">
                    <w:t>DC_71A_n66A</w:t>
                  </w:r>
                </w:p>
              </w:tc>
              <w:tc>
                <w:tcPr>
                  <w:tcW w:w="2280" w:type="dxa"/>
                  <w:vAlign w:val="center"/>
                </w:tcPr>
                <w:p w14:paraId="2B03BE2E" w14:textId="77777777" w:rsidR="001B77E9" w:rsidRPr="001B77E9" w:rsidRDefault="001B77E9" w:rsidP="001B77E9">
                  <w:r w:rsidRPr="001B77E9">
                    <w:t>DC_71A_n66A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49A3B916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6E087ADA" w14:textId="77777777" w:rsidTr="00BD198E">
              <w:trPr>
                <w:trHeight w:val="288"/>
                <w:jc w:val="center"/>
              </w:trPr>
              <w:tc>
                <w:tcPr>
                  <w:tcW w:w="2537" w:type="dxa"/>
                  <w:shd w:val="clear" w:color="auto" w:fill="auto"/>
                  <w:noWrap/>
                  <w:vAlign w:val="center"/>
                </w:tcPr>
                <w:p w14:paraId="0DA3AF50" w14:textId="77777777" w:rsidR="001B77E9" w:rsidRPr="001B77E9" w:rsidRDefault="001B77E9" w:rsidP="001B77E9">
                  <w:r w:rsidRPr="001B77E9">
                    <w:t>DC_71A_n78A</w:t>
                  </w:r>
                </w:p>
              </w:tc>
              <w:tc>
                <w:tcPr>
                  <w:tcW w:w="2280" w:type="dxa"/>
                  <w:vAlign w:val="center"/>
                </w:tcPr>
                <w:p w14:paraId="5B894B54" w14:textId="77777777" w:rsidR="001B77E9" w:rsidRPr="001B77E9" w:rsidRDefault="001B77E9" w:rsidP="001B77E9">
                  <w:r w:rsidRPr="001B77E9">
                    <w:t>DC_71A_n78A</w:t>
                  </w:r>
                </w:p>
              </w:tc>
              <w:tc>
                <w:tcPr>
                  <w:tcW w:w="2738" w:type="dxa"/>
                  <w:shd w:val="clear" w:color="auto" w:fill="auto"/>
                  <w:noWrap/>
                  <w:vAlign w:val="center"/>
                </w:tcPr>
                <w:p w14:paraId="3D1BC95B" w14:textId="77777777" w:rsidR="001B77E9" w:rsidRPr="001B77E9" w:rsidRDefault="001B77E9" w:rsidP="001B77E9">
                  <w:r w:rsidRPr="001B77E9">
                    <w:t>No</w:t>
                  </w:r>
                </w:p>
              </w:tc>
            </w:tr>
            <w:tr w:rsidR="001B77E9" w:rsidRPr="001B77E9" w14:paraId="2C59F39F" w14:textId="77777777" w:rsidTr="00BD198E">
              <w:trPr>
                <w:trHeight w:val="288"/>
                <w:jc w:val="center"/>
              </w:trPr>
              <w:tc>
                <w:tcPr>
                  <w:tcW w:w="7555" w:type="dxa"/>
                  <w:gridSpan w:val="3"/>
                  <w:shd w:val="clear" w:color="auto" w:fill="auto"/>
                  <w:noWrap/>
                  <w:vAlign w:val="center"/>
                </w:tcPr>
                <w:p w14:paraId="565DF262" w14:textId="77777777" w:rsidR="001B77E9" w:rsidRPr="001B77E9" w:rsidRDefault="001B77E9" w:rsidP="001B77E9">
                  <w:r w:rsidRPr="001B77E9">
                    <w:t>NOTE 1:</w:t>
                  </w:r>
                  <w:r w:rsidRPr="001B77E9">
                    <w:tab/>
                    <w:t>Uplink EN-DC configurations are the configurations supported by the present release of specifications.</w:t>
                  </w:r>
                </w:p>
                <w:p w14:paraId="6D2876BC" w14:textId="77777777" w:rsidR="001B77E9" w:rsidRPr="001B77E9" w:rsidRDefault="001B77E9" w:rsidP="001B77E9">
                  <w:r w:rsidRPr="001B77E9">
                    <w:t>NOTE 2:</w:t>
                  </w:r>
                  <w:r w:rsidRPr="001B77E9">
                    <w:tab/>
    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    </w:r>
                </w:p>
                <w:p w14:paraId="44600208" w14:textId="77777777" w:rsidR="001B77E9" w:rsidRPr="001B77E9" w:rsidRDefault="001B77E9" w:rsidP="001B77E9">
                  <w:r w:rsidRPr="001B77E9">
                    <w:t xml:space="preserve">NOTE 3: </w:t>
                  </w:r>
                  <w:r w:rsidRPr="001B77E9">
                    <w:tab/>
      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      </w:r>
                </w:p>
                <w:p w14:paraId="323AD0F0" w14:textId="77777777" w:rsidR="001B77E9" w:rsidRPr="001B77E9" w:rsidRDefault="001B77E9" w:rsidP="001B77E9">
                  <w:r w:rsidRPr="001B77E9">
                    <w:rPr>
                      <w:highlight w:val="yellow"/>
                    </w:rPr>
                    <w:lastRenderedPageBreak/>
                    <w:t xml:space="preserve">NOTE 4: </w:t>
                  </w:r>
                  <w:r w:rsidRPr="001B77E9">
                    <w:rPr>
                      <w:highlight w:val="yellow"/>
                    </w:rPr>
                    <w:tab/>
                    <w:t>The minimum requirements for intra-band contiguous or non-contiguous EN-DC apply. The intra-band requirements also apply for these carriers when applicable EN-DC configuration is a subset of a higher order EN-DC configuration.</w:t>
                  </w:r>
                </w:p>
                <w:p w14:paraId="156E4D79" w14:textId="77777777" w:rsidR="001B77E9" w:rsidRPr="001B77E9" w:rsidRDefault="001B77E9" w:rsidP="001B77E9">
                  <w:r w:rsidRPr="001B77E9">
                    <w:t>NOTE 5:</w:t>
                  </w:r>
                  <w:r w:rsidRPr="001B77E9">
                    <w:tab/>
                    <w:t>The frequency range above 3600 MHz for Band n78 is not used in this combination.</w:t>
                  </w:r>
                </w:p>
                <w:p w14:paraId="439EDCF8" w14:textId="77777777" w:rsidR="001B77E9" w:rsidRPr="001B77E9" w:rsidRDefault="001B77E9" w:rsidP="001B77E9">
                  <w:r w:rsidRPr="001B77E9">
                    <w:t>NOTE 6:</w:t>
                  </w:r>
                  <w:r w:rsidRPr="001B77E9">
                    <w:tab/>
                    <w:t>The frequency range below 2506 MHz for Band 41 is not used in this combination.</w:t>
                  </w:r>
                </w:p>
                <w:p w14:paraId="408FF0E8" w14:textId="77777777" w:rsidR="001B77E9" w:rsidRPr="001B77E9" w:rsidRDefault="001B77E9" w:rsidP="001B77E9">
                  <w:r w:rsidRPr="001B77E9">
                    <w:t>NOTE 7:</w:t>
                  </w:r>
                  <w:r w:rsidRPr="001B77E9">
                    <w:tab/>
                    <w:t>Applicable for UE supporting inter-band EN-DC with mandatory simultaneous Rx/Tx capability.</w:t>
                  </w:r>
                </w:p>
                <w:p w14:paraId="6D19D3D0" w14:textId="77777777" w:rsidR="001B77E9" w:rsidRPr="001B77E9" w:rsidRDefault="001B77E9" w:rsidP="001B77E9">
                  <w:r w:rsidRPr="001B77E9">
                    <w:t>NOTE 8:</w:t>
                  </w:r>
                  <w:r w:rsidRPr="001B77E9">
                    <w:tab/>
                    <w:t>The frequency range in band n28 is restricted for this band combination to 703 - 733 MHz for the UL and 758-788 MHz for the DL.</w:t>
                  </w:r>
                </w:p>
                <w:p w14:paraId="12DFC31C" w14:textId="77777777" w:rsidR="001B77E9" w:rsidRPr="001B77E9" w:rsidRDefault="001B77E9" w:rsidP="001B77E9">
                  <w:r w:rsidRPr="001B77E9">
                    <w:t>NOTE 9:</w:t>
                  </w:r>
                  <w:r w:rsidRPr="001B77E9">
                    <w:tab/>
                    <w:t>The combination is not used alone as fall back mode of other band combinations in which UL in Band 42 is not used.</w:t>
                  </w:r>
                </w:p>
                <w:p w14:paraId="2D4CB60E" w14:textId="77777777" w:rsidR="001B77E9" w:rsidRPr="001B77E9" w:rsidRDefault="001B77E9" w:rsidP="001B77E9">
                  <w:r w:rsidRPr="001B77E9">
                    <w:t>NOTE 10:</w:t>
                  </w:r>
                  <w:r w:rsidRPr="001B77E9">
                    <w:tab/>
                    <w:t>The maximum power spectral density imbalance between downlink carriers is within 6 dB. The power spectral density imbalance condition also applies for these carriers when applicable EN-DC configuration is a subset of a higher order EN-DC configuration.</w:t>
                  </w:r>
                </w:p>
                <w:p w14:paraId="72F1095B" w14:textId="77777777" w:rsidR="001B77E9" w:rsidRPr="001B77E9" w:rsidRDefault="001B77E9" w:rsidP="001B77E9">
                  <w:r w:rsidRPr="001B77E9">
                    <w:t>NOTE 11:</w:t>
                  </w:r>
                  <w:r w:rsidRPr="001B77E9">
                    <w:tab/>
                    <w:t>The minimum requirements for inter-band EN-DC apply when the maximum power spectral density imbalance between downlink carriers is within 6 dB. The power spectral density imbalance condition also applies for these carriers when applicable EN-DC configuration is a subset of a higher order EN-DC configuration.</w:t>
                  </w:r>
                </w:p>
                <w:p w14:paraId="2400D2D5" w14:textId="77777777" w:rsidR="001B77E9" w:rsidRPr="001B77E9" w:rsidRDefault="001B77E9" w:rsidP="001B77E9">
                  <w:r w:rsidRPr="001B77E9">
                    <w:t>NOTE 12:</w:t>
                  </w:r>
                  <w:r w:rsidRPr="001B77E9">
                    <w:tab/>
                    <w:t>Applicable for frequency range above 4800 MHz for Band n79 in this combination.</w:t>
                  </w:r>
                </w:p>
                <w:p w14:paraId="4EA50913" w14:textId="77777777" w:rsidR="001B77E9" w:rsidRPr="001B77E9" w:rsidRDefault="001B77E9" w:rsidP="001B77E9">
                  <w:r w:rsidRPr="001B77E9">
                    <w:t>NOTE 13:</w:t>
                  </w:r>
                  <w:r w:rsidRPr="001B77E9">
                    <w:tab/>
                    <w:t>The minimum requirements apply for synchronized DL carriers with a maximum receive time difference ≤ 3 usec. The requirements also apply for these carriers when applicable EN-DC configuration is a subset of a higher order EN-DC configuration.</w:t>
                  </w:r>
                </w:p>
              </w:tc>
            </w:tr>
          </w:tbl>
          <w:p w14:paraId="3A0CADA1" w14:textId="77777777" w:rsidR="001B77E9" w:rsidRPr="001B77E9" w:rsidRDefault="001B77E9" w:rsidP="001B77E9">
            <w:pPr>
              <w:rPr>
                <w:lang w:eastAsia="ja-JP"/>
              </w:rPr>
            </w:pPr>
          </w:p>
        </w:tc>
      </w:tr>
    </w:tbl>
    <w:p w14:paraId="183B0665" w14:textId="77777777" w:rsidR="001B77E9" w:rsidRPr="001B77E9" w:rsidRDefault="001B77E9" w:rsidP="001B77E9">
      <w:pPr>
        <w:rPr>
          <w:lang w:eastAsia="ja-JP"/>
        </w:rPr>
      </w:pPr>
    </w:p>
    <w:sectPr w:rsidR="001B77E9" w:rsidRPr="001B77E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41A40" w14:textId="77777777" w:rsidR="001E5D8F" w:rsidRDefault="001E5D8F">
      <w:r>
        <w:separator/>
      </w:r>
    </w:p>
  </w:endnote>
  <w:endnote w:type="continuationSeparator" w:id="0">
    <w:p w14:paraId="568B8F67" w14:textId="77777777" w:rsidR="001E5D8F" w:rsidRDefault="001E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B352A" w14:textId="77777777" w:rsidR="001E5D8F" w:rsidRDefault="001E5D8F">
      <w:r>
        <w:separator/>
      </w:r>
    </w:p>
  </w:footnote>
  <w:footnote w:type="continuationSeparator" w:id="0">
    <w:p w14:paraId="76062CE8" w14:textId="77777777" w:rsidR="001E5D8F" w:rsidRDefault="001E5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0E6E4F"/>
    <w:multiLevelType w:val="hybridMultilevel"/>
    <w:tmpl w:val="5958F9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3B83444"/>
    <w:multiLevelType w:val="hybridMultilevel"/>
    <w:tmpl w:val="82683650"/>
    <w:lvl w:ilvl="0" w:tplc="1E0E6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ACDB6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A8CDFA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6A1AC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A1B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EA27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9CE4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CA0B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0CC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6"/>
  </w:num>
  <w:num w:numId="3">
    <w:abstractNumId w:val="2"/>
  </w:num>
  <w:num w:numId="4">
    <w:abstractNumId w:val="6"/>
  </w:num>
  <w:num w:numId="5">
    <w:abstractNumId w:val="7"/>
  </w:num>
  <w:num w:numId="6">
    <w:abstractNumId w:val="22"/>
  </w:num>
  <w:num w:numId="7">
    <w:abstractNumId w:val="1"/>
  </w:num>
  <w:num w:numId="8">
    <w:abstractNumId w:val="3"/>
  </w:num>
  <w:num w:numId="9">
    <w:abstractNumId w:val="0"/>
  </w:num>
  <w:num w:numId="10">
    <w:abstractNumId w:val="17"/>
  </w:num>
  <w:num w:numId="11">
    <w:abstractNumId w:val="23"/>
  </w:num>
  <w:num w:numId="12">
    <w:abstractNumId w:val="11"/>
  </w:num>
  <w:num w:numId="13">
    <w:abstractNumId w:val="15"/>
  </w:num>
  <w:num w:numId="14">
    <w:abstractNumId w:val="14"/>
  </w:num>
  <w:num w:numId="15">
    <w:abstractNumId w:val="21"/>
  </w:num>
  <w:num w:numId="16">
    <w:abstractNumId w:val="28"/>
  </w:num>
  <w:num w:numId="17">
    <w:abstractNumId w:val="18"/>
  </w:num>
  <w:num w:numId="18">
    <w:abstractNumId w:val="20"/>
  </w:num>
  <w:num w:numId="19">
    <w:abstractNumId w:val="24"/>
  </w:num>
  <w:num w:numId="20">
    <w:abstractNumId w:val="10"/>
  </w:num>
  <w:num w:numId="21">
    <w:abstractNumId w:val="12"/>
  </w:num>
  <w:num w:numId="22">
    <w:abstractNumId w:val="13"/>
  </w:num>
  <w:num w:numId="23">
    <w:abstractNumId w:val="4"/>
  </w:num>
  <w:num w:numId="24">
    <w:abstractNumId w:val="27"/>
  </w:num>
  <w:num w:numId="25">
    <w:abstractNumId w:val="16"/>
  </w:num>
  <w:num w:numId="26">
    <w:abstractNumId w:val="8"/>
  </w:num>
  <w:num w:numId="27">
    <w:abstractNumId w:val="25"/>
  </w:num>
  <w:num w:numId="28">
    <w:abstractNumId w:val="9"/>
  </w:num>
  <w:num w:numId="2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5D8F"/>
    <w:rsid w:val="001E7AB9"/>
    <w:rsid w:val="001F2D35"/>
    <w:rsid w:val="001F51BB"/>
    <w:rsid w:val="002029A6"/>
    <w:rsid w:val="0020352D"/>
    <w:rsid w:val="0020374C"/>
    <w:rsid w:val="002045C1"/>
    <w:rsid w:val="00204B09"/>
    <w:rsid w:val="00205968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1A2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41D0"/>
    <w:rsid w:val="004353A7"/>
    <w:rsid w:val="004361B4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E5E66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949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3B72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4AB4"/>
    <w:rsid w:val="009474A5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3391"/>
    <w:rsid w:val="009F5BE4"/>
    <w:rsid w:val="009F5EAC"/>
    <w:rsid w:val="009F7AF6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5B77"/>
    <w:rsid w:val="00DC756C"/>
    <w:rsid w:val="00DD0C2C"/>
    <w:rsid w:val="00DD44BA"/>
    <w:rsid w:val="00DD576B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1485</TotalTime>
  <Pages>16</Pages>
  <Words>3219</Words>
  <Characters>18349</Characters>
  <Application>Microsoft Office Word</Application>
  <DocSecurity>0</DocSecurity>
  <Lines>152</Lines>
  <Paragraphs>43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21525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82</cp:revision>
  <cp:lastPrinted>2017-04-28T05:57:00Z</cp:lastPrinted>
  <dcterms:created xsi:type="dcterms:W3CDTF">2019-08-15T06:38:00Z</dcterms:created>
  <dcterms:modified xsi:type="dcterms:W3CDTF">2020-08-07T14:46:00Z</dcterms:modified>
</cp:coreProperties>
</file>